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835" w:rsidRPr="004E459F" w:rsidRDefault="00211835" w:rsidP="000C5AB3">
      <w:pPr>
        <w:pStyle w:val="BodyText"/>
        <w:rPr>
          <w:lang w:val="ro-RO"/>
        </w:rPr>
      </w:pPr>
    </w:p>
    <w:p w:rsidR="00211835" w:rsidRPr="004E459F" w:rsidRDefault="00211835" w:rsidP="0057031B">
      <w:pPr>
        <w:pStyle w:val="Title"/>
        <w:spacing w:line="240" w:lineRule="atLeast"/>
        <w:rPr>
          <w:rFonts w:ascii="Arial" w:hAnsi="Arial" w:cs="Arial"/>
          <w:sz w:val="21"/>
          <w:szCs w:val="21"/>
          <w:lang w:val="ro-RO"/>
        </w:rPr>
      </w:pPr>
      <w:r w:rsidRPr="004E459F">
        <w:rPr>
          <w:rFonts w:ascii="Arial" w:hAnsi="Arial" w:cs="Arial"/>
          <w:lang w:val="ro-RO"/>
        </w:rPr>
        <w:t xml:space="preserve">ACORD ÎN DOMENIUL SECURITĂŢII SOCIALE ÎNTRE REPUBLICA MOLDOVA ŞI REGATUL BELGIEI </w:t>
      </w:r>
    </w:p>
    <w:p w:rsidR="00211835" w:rsidRPr="004E459F" w:rsidRDefault="00211835" w:rsidP="0057031B">
      <w:pPr>
        <w:pStyle w:val="Heading1"/>
        <w:rPr>
          <w:lang w:val="ro-RO"/>
        </w:rPr>
      </w:pPr>
    </w:p>
    <w:p w:rsidR="00211835" w:rsidRPr="000F709D" w:rsidRDefault="00211835" w:rsidP="003D2B32">
      <w:pPr>
        <w:jc w:val="center"/>
        <w:rPr>
          <w:b/>
          <w:lang w:val="ro-RO"/>
        </w:rPr>
      </w:pPr>
      <w:r w:rsidRPr="000F709D">
        <w:rPr>
          <w:b/>
          <w:lang w:val="ro-RO"/>
        </w:rPr>
        <w:t>CONVENTION DE SECURITE SOCIALE ENTRE LA REPUBLIQUE DE MOLDOVA ET LE ROYAUME DE BELGIQUE</w:t>
      </w:r>
    </w:p>
    <w:p w:rsidR="00211835" w:rsidRPr="004E459F" w:rsidRDefault="00211835" w:rsidP="003D2B32">
      <w:pPr>
        <w:pStyle w:val="Heading1"/>
      </w:pPr>
      <w:r w:rsidRPr="004E459F">
        <w:t> </w:t>
      </w:r>
    </w:p>
    <w:p w:rsidR="00211835" w:rsidRPr="004E459F" w:rsidRDefault="00211835" w:rsidP="0057031B">
      <w:pPr>
        <w:jc w:val="center"/>
        <w:rPr>
          <w:b/>
          <w:sz w:val="16"/>
          <w:u w:val="single"/>
          <w:lang w:val="ro-RO"/>
        </w:rPr>
      </w:pPr>
    </w:p>
    <w:p w:rsidR="00211835" w:rsidRPr="004E459F" w:rsidRDefault="00211835" w:rsidP="004E459F">
      <w:pPr>
        <w:jc w:val="center"/>
        <w:rPr>
          <w:b/>
          <w:sz w:val="16"/>
          <w:lang w:val="ro-RO"/>
        </w:rPr>
      </w:pPr>
      <w:r w:rsidRPr="004E459F">
        <w:rPr>
          <w:b/>
          <w:sz w:val="18"/>
          <w:lang w:val="ro-RO"/>
        </w:rPr>
        <w:t>CERTIFICAT PRIVIND PERIOADELE DE ASIGURARE ÎN CALITATE DE SALARIAT</w:t>
      </w:r>
      <w:r w:rsidRPr="004E459F">
        <w:rPr>
          <w:b/>
          <w:sz w:val="18"/>
          <w:szCs w:val="18"/>
          <w:vertAlign w:val="superscript"/>
          <w:lang w:val="ro-RO"/>
        </w:rPr>
        <w:t>(1)</w:t>
      </w:r>
      <w:r w:rsidRPr="004E459F">
        <w:rPr>
          <w:b/>
          <w:sz w:val="18"/>
          <w:szCs w:val="18"/>
          <w:lang w:val="ro-RO"/>
        </w:rPr>
        <w:t xml:space="preserve"> </w:t>
      </w:r>
      <w:r w:rsidRPr="004E459F">
        <w:rPr>
          <w:b/>
          <w:sz w:val="18"/>
          <w:szCs w:val="18"/>
          <w:lang w:val="ro-RO"/>
        </w:rPr>
        <w:br/>
      </w:r>
    </w:p>
    <w:p w:rsidR="00211835" w:rsidRPr="004E459F" w:rsidRDefault="00211835" w:rsidP="0057031B">
      <w:pPr>
        <w:jc w:val="center"/>
        <w:rPr>
          <w:b/>
          <w:sz w:val="18"/>
          <w:szCs w:val="18"/>
          <w:vertAlign w:val="superscript"/>
          <w:lang w:val="ro-RO"/>
        </w:rPr>
      </w:pPr>
      <w:r w:rsidRPr="004E459F">
        <w:rPr>
          <w:b/>
          <w:sz w:val="18"/>
          <w:szCs w:val="18"/>
          <w:lang w:val="ro-RO"/>
        </w:rPr>
        <w:t>ATTESTATION CONCERNANT LA CARRIERE D’A</w:t>
      </w:r>
      <w:r>
        <w:rPr>
          <w:b/>
          <w:sz w:val="18"/>
          <w:szCs w:val="18"/>
          <w:lang w:val="ro-RO"/>
        </w:rPr>
        <w:t>SSURANCE</w:t>
      </w:r>
      <w:r w:rsidRPr="004E459F">
        <w:rPr>
          <w:b/>
          <w:sz w:val="18"/>
          <w:szCs w:val="18"/>
          <w:lang w:val="ro-RO"/>
        </w:rPr>
        <w:t xml:space="preserve"> </w:t>
      </w:r>
      <w:r w:rsidRPr="004E459F">
        <w:rPr>
          <w:b/>
          <w:sz w:val="18"/>
          <w:szCs w:val="18"/>
          <w:vertAlign w:val="superscript"/>
          <w:lang w:val="ro-RO"/>
        </w:rPr>
        <w:t>(1)</w:t>
      </w:r>
      <w:r w:rsidRPr="004E459F">
        <w:rPr>
          <w:b/>
          <w:sz w:val="18"/>
          <w:szCs w:val="18"/>
          <w:lang w:val="ro-RO"/>
        </w:rPr>
        <w:t xml:space="preserve"> </w:t>
      </w:r>
      <w:r w:rsidRPr="004E459F">
        <w:rPr>
          <w:b/>
          <w:sz w:val="18"/>
          <w:szCs w:val="18"/>
          <w:lang w:val="ro-RO"/>
        </w:rPr>
        <w:br/>
        <w:t xml:space="preserve">EN QUALITE DE TRAVAILLEUR SALARIE </w:t>
      </w:r>
    </w:p>
    <w:p w:rsidR="00211835" w:rsidRPr="004E459F" w:rsidRDefault="00211835" w:rsidP="0057031B">
      <w:pPr>
        <w:jc w:val="center"/>
        <w:rPr>
          <w:b/>
          <w:sz w:val="16"/>
          <w:u w:val="single"/>
          <w:lang w:val="ro-RO"/>
        </w:rPr>
      </w:pPr>
    </w:p>
    <w:p w:rsidR="00211835" w:rsidRPr="004E459F" w:rsidRDefault="00211835" w:rsidP="0057031B">
      <w:pPr>
        <w:jc w:val="center"/>
        <w:rPr>
          <w:i/>
          <w:lang w:val="ro-RO"/>
        </w:rPr>
      </w:pPr>
      <w:r w:rsidRPr="004E459F">
        <w:rPr>
          <w:i/>
          <w:lang w:val="ro-RO"/>
        </w:rPr>
        <w:t xml:space="preserve"> (Aplicarea articolului 10 al Aranjamentului administrativ)</w:t>
      </w:r>
    </w:p>
    <w:p w:rsidR="00211835" w:rsidRPr="004E459F" w:rsidRDefault="00211835" w:rsidP="0057031B">
      <w:pPr>
        <w:pStyle w:val="Heading1"/>
        <w:spacing w:before="120"/>
        <w:rPr>
          <w:b w:val="0"/>
          <w:i/>
          <w:lang w:val="ro-RO"/>
        </w:rPr>
      </w:pPr>
      <w:r w:rsidRPr="004E459F">
        <w:rPr>
          <w:b w:val="0"/>
          <w:i/>
          <w:lang w:val="ro-RO"/>
        </w:rPr>
        <w:t>(</w:t>
      </w:r>
      <w:r>
        <w:rPr>
          <w:b w:val="0"/>
          <w:i/>
          <w:lang w:val="ro-RO"/>
        </w:rPr>
        <w:t>Au titre</w:t>
      </w:r>
      <w:r w:rsidRPr="004E459F">
        <w:rPr>
          <w:b w:val="0"/>
          <w:i/>
          <w:lang w:val="ro-RO"/>
        </w:rPr>
        <w:t xml:space="preserve"> de l’article 10 de l’Arrangement administratif)</w:t>
      </w:r>
    </w:p>
    <w:p w:rsidR="00211835" w:rsidRPr="006F14E4" w:rsidRDefault="00211835">
      <w:pPr>
        <w:rPr>
          <w:sz w:val="18"/>
          <w:szCs w:val="18"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24"/>
        <w:gridCol w:w="4177"/>
      </w:tblGrid>
      <w:tr w:rsidR="00211835" w:rsidRPr="006F14E4">
        <w:trPr>
          <w:cantSplit/>
          <w:trHeight w:val="236"/>
        </w:trPr>
        <w:tc>
          <w:tcPr>
            <w:tcW w:w="10200" w:type="dxa"/>
            <w:gridSpan w:val="2"/>
          </w:tcPr>
          <w:p w:rsidR="00211835" w:rsidRPr="006F14E4" w:rsidRDefault="00211835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</w:tabs>
              <w:spacing w:before="60" w:after="60"/>
              <w:rPr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1.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Instituţia destinatară / Institution destinataire</w:t>
            </w:r>
            <w:r w:rsidRPr="006F14E4">
              <w:rPr>
                <w:sz w:val="18"/>
                <w:szCs w:val="18"/>
                <w:lang w:val="ro-RO"/>
              </w:rPr>
              <w:t>.</w:t>
            </w:r>
          </w:p>
        </w:tc>
      </w:tr>
      <w:tr w:rsidR="00211835" w:rsidRPr="004E459F">
        <w:trPr>
          <w:cantSplit/>
          <w:trHeight w:val="236"/>
        </w:trPr>
        <w:tc>
          <w:tcPr>
            <w:tcW w:w="10200" w:type="dxa"/>
            <w:gridSpan w:val="2"/>
            <w:tcBorders>
              <w:bottom w:val="nil"/>
            </w:tcBorders>
          </w:tcPr>
          <w:p w:rsidR="00211835" w:rsidRPr="004E459F" w:rsidRDefault="00211835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 xml:space="preserve">1.1. </w:t>
            </w:r>
            <w:r w:rsidRPr="004E459F">
              <w:rPr>
                <w:lang w:val="ro-RO"/>
              </w:rPr>
              <w:tab/>
            </w:r>
            <w:r w:rsidRPr="004E459F">
              <w:rPr>
                <w:sz w:val="18"/>
                <w:lang w:val="ro-RO"/>
              </w:rPr>
              <w:t xml:space="preserve">Denumire / </w:t>
            </w:r>
            <w:r w:rsidRPr="004E459F">
              <w:rPr>
                <w:lang w:val="ro-RO"/>
              </w:rPr>
              <w:t>Nom :</w:t>
            </w:r>
            <w:bookmarkStart w:id="0" w:name="DénoOrgChili"/>
            <w:r w:rsidRPr="004E459F">
              <w:rPr>
                <w:lang w:val="ro-RO"/>
              </w:rPr>
              <w:t xml:space="preserve"> </w:t>
            </w:r>
            <w:bookmarkEnd w:id="0"/>
            <w:r w:rsidRPr="004E459F">
              <w:rPr>
                <w:lang w:val="ro-RO"/>
              </w:rPr>
              <w:t>______________________________________________________________________</w:t>
            </w:r>
          </w:p>
          <w:p w:rsidR="00211835" w:rsidRPr="004E459F" w:rsidRDefault="00211835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1.2.</w:t>
            </w:r>
            <w:r w:rsidRPr="004E459F">
              <w:rPr>
                <w:lang w:val="ro-RO"/>
              </w:rPr>
              <w:tab/>
            </w:r>
            <w:r w:rsidRPr="004E459F">
              <w:rPr>
                <w:sz w:val="18"/>
                <w:lang w:val="ro-RO"/>
              </w:rPr>
              <w:t xml:space="preserve">Adresa / </w:t>
            </w:r>
            <w:r w:rsidRPr="004E459F">
              <w:rPr>
                <w:lang w:val="ro-RO"/>
              </w:rPr>
              <w:t>Adresse :</w:t>
            </w:r>
            <w:bookmarkStart w:id="1" w:name="AdresseOrgChili"/>
            <w:r w:rsidRPr="004E459F">
              <w:rPr>
                <w:lang w:val="ro-RO"/>
              </w:rPr>
              <w:t xml:space="preserve"> </w:t>
            </w:r>
            <w:bookmarkEnd w:id="1"/>
            <w:r w:rsidRPr="004E459F">
              <w:rPr>
                <w:lang w:val="ro-RO"/>
              </w:rPr>
              <w:t>_____________________________________________________________________</w:t>
            </w:r>
          </w:p>
          <w:p w:rsidR="00211835" w:rsidRPr="004E459F" w:rsidRDefault="00211835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 xml:space="preserve">1.3. </w:t>
            </w:r>
            <w:r w:rsidRPr="004E459F">
              <w:rPr>
                <w:sz w:val="18"/>
                <w:szCs w:val="18"/>
                <w:lang w:val="ro-RO"/>
              </w:rPr>
              <w:t>Numărul de referinţă a dosarului</w:t>
            </w:r>
            <w:r>
              <w:rPr>
                <w:sz w:val="18"/>
                <w:szCs w:val="18"/>
                <w:lang w:val="ro-RO"/>
              </w:rPr>
              <w:t xml:space="preserve"> î</w:t>
            </w:r>
            <w:r w:rsidRPr="004E459F">
              <w:rPr>
                <w:sz w:val="18"/>
                <w:szCs w:val="18"/>
                <w:lang w:val="ro-RO"/>
              </w:rPr>
              <w:t>n Republica Moldova/</w:t>
            </w:r>
            <w:r w:rsidRPr="004E459F">
              <w:rPr>
                <w:lang w:val="ro-RO"/>
              </w:rPr>
              <w:t xml:space="preserve"> N° dossier en République de Moldova :_____________</w:t>
            </w:r>
          </w:p>
          <w:p w:rsidR="00211835" w:rsidRPr="004E459F" w:rsidRDefault="00211835" w:rsidP="0057031B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>1.4</w:t>
            </w:r>
            <w:r w:rsidRPr="004E459F">
              <w:rPr>
                <w:sz w:val="18"/>
                <w:szCs w:val="18"/>
                <w:lang w:val="ro-RO"/>
              </w:rPr>
              <w:t xml:space="preserve"> 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4E459F">
              <w:rPr>
                <w:sz w:val="18"/>
                <w:szCs w:val="18"/>
                <w:lang w:val="ro-RO"/>
              </w:rPr>
              <w:t>Numărul de referinţă a dosarului în Regatul Belgiei/</w:t>
            </w:r>
            <w:r w:rsidRPr="004E459F">
              <w:rPr>
                <w:lang w:val="ro-RO"/>
              </w:rPr>
              <w:t xml:space="preserve"> N° dossier en Belgique : ___________________________</w:t>
            </w:r>
          </w:p>
        </w:tc>
      </w:tr>
      <w:tr w:rsidR="00211835" w:rsidRPr="004E459F">
        <w:trPr>
          <w:cantSplit/>
          <w:trHeight w:val="236"/>
        </w:trPr>
        <w:tc>
          <w:tcPr>
            <w:tcW w:w="10200" w:type="dxa"/>
            <w:gridSpan w:val="2"/>
            <w:tcBorders>
              <w:left w:val="nil"/>
              <w:right w:val="nil"/>
            </w:tcBorders>
          </w:tcPr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</w:tabs>
              <w:rPr>
                <w:sz w:val="16"/>
                <w:lang w:val="ro-RO"/>
              </w:rPr>
            </w:pPr>
          </w:p>
        </w:tc>
      </w:tr>
      <w:tr w:rsidR="00211835" w:rsidRPr="004E459F">
        <w:trPr>
          <w:cantSplit/>
          <w:trHeight w:val="236"/>
        </w:trPr>
        <w:tc>
          <w:tcPr>
            <w:tcW w:w="10200" w:type="dxa"/>
            <w:gridSpan w:val="2"/>
          </w:tcPr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</w:tabs>
              <w:spacing w:before="60" w:after="60"/>
              <w:rPr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2. Informaţii</w:t>
            </w:r>
            <w:r w:rsidRPr="004E459F">
              <w:rPr>
                <w:b/>
                <w:sz w:val="18"/>
                <w:lang w:val="ro-RO"/>
              </w:rPr>
              <w:t xml:space="preserve"> privind persoana asigurată</w:t>
            </w:r>
            <w:r w:rsidRPr="004E459F">
              <w:rPr>
                <w:b/>
                <w:lang w:val="ro-RO"/>
              </w:rPr>
              <w:t xml:space="preserve"> /</w:t>
            </w:r>
            <w:r w:rsidRPr="006F14E4">
              <w:rPr>
                <w:b/>
                <w:sz w:val="18"/>
                <w:szCs w:val="18"/>
                <w:lang w:val="ro-RO"/>
              </w:rPr>
              <w:t>Renseignements concernant l’assuré</w:t>
            </w:r>
          </w:p>
        </w:tc>
      </w:tr>
      <w:tr w:rsidR="00211835" w:rsidRPr="004E459F" w:rsidTr="003A5872">
        <w:trPr>
          <w:cantSplit/>
          <w:trHeight w:val="4569"/>
        </w:trPr>
        <w:tc>
          <w:tcPr>
            <w:tcW w:w="6024" w:type="dxa"/>
            <w:tcBorders>
              <w:bottom w:val="nil"/>
            </w:tcBorders>
          </w:tcPr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Nume (cu majuscule)/Nom de famille (en lettres d’imprimerie)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 xml:space="preserve">Nume </w:t>
            </w:r>
            <w:r>
              <w:rPr>
                <w:lang w:val="ro-RO"/>
              </w:rPr>
              <w:t xml:space="preserve">la naştere </w:t>
            </w:r>
            <w:r w:rsidRPr="004E459F">
              <w:rPr>
                <w:lang w:val="ro-RO"/>
              </w:rPr>
              <w:t>/ Nom de naissance</w:t>
            </w:r>
          </w:p>
          <w:p w:rsidR="00211835" w:rsidRPr="004E459F" w:rsidRDefault="00211835" w:rsidP="00C42DB6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rFonts w:cs="Arial"/>
                <w:lang w:val="ro-RO"/>
              </w:rPr>
              <w:t xml:space="preserve">   Prenume</w:t>
            </w:r>
            <w:r>
              <w:rPr>
                <w:rFonts w:cs="Arial"/>
                <w:lang w:val="ro-RO"/>
              </w:rPr>
              <w:t xml:space="preserve"> (toate)</w:t>
            </w:r>
            <w:r w:rsidRPr="004E459F">
              <w:rPr>
                <w:rFonts w:cs="Arial"/>
                <w:lang w:val="ro-RO"/>
              </w:rPr>
              <w:t xml:space="preserve">/ </w:t>
            </w:r>
            <w:r w:rsidRPr="004E459F">
              <w:rPr>
                <w:lang w:val="ro-RO"/>
              </w:rPr>
              <w:t>Tous les prénoms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 xml:space="preserve">Numele şi prenumele tatălui/ Nom et prénom du père 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Numele şi prenumele mamei/ Nom et prénom de la mère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Naţionalitatea/ Nationalité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Sex/ Sexe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Data naşterii /Date de naissance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num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rFonts w:cs="Arial"/>
                <w:lang w:val="ro-RO"/>
              </w:rPr>
              <w:t>Locul naşterii</w:t>
            </w:r>
            <w:r w:rsidRPr="004E459F">
              <w:rPr>
                <w:lang w:val="ro-RO"/>
              </w:rPr>
              <w:t xml:space="preserve"> /Lieu de naissance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Data decesului/Date du décès</w:t>
            </w:r>
          </w:p>
          <w:p w:rsidR="00211835" w:rsidRPr="004E459F" w:rsidRDefault="00211835" w:rsidP="0057031B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Numărul de referinţă a dosarului în Republica Moldova/</w:t>
            </w:r>
          </w:p>
          <w:p w:rsidR="00211835" w:rsidRPr="004E459F" w:rsidRDefault="00211835" w:rsidP="007E1F97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 xml:space="preserve">           Références du dossier en Moldova</w:t>
            </w:r>
          </w:p>
          <w:p w:rsidR="00211835" w:rsidRPr="004E459F" w:rsidRDefault="00211835" w:rsidP="007E1F97">
            <w:pPr>
              <w:pStyle w:val="Header"/>
              <w:numPr>
                <w:ilvl w:val="1"/>
                <w:numId w:val="6"/>
              </w:numPr>
              <w:tabs>
                <w:tab w:val="clear" w:pos="70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ind w:left="851" w:hanging="567"/>
              <w:rPr>
                <w:lang w:val="ro-RO"/>
              </w:rPr>
            </w:pPr>
            <w:r w:rsidRPr="004E459F">
              <w:rPr>
                <w:lang w:val="ro-RO"/>
              </w:rPr>
              <w:t>Numărul de referinţă a dosarului în Regatul Belgiei/ Références du dossier en Belgique</w:t>
            </w:r>
          </w:p>
        </w:tc>
        <w:bookmarkStart w:id="2" w:name="nom_famille_assuré"/>
        <w:tc>
          <w:tcPr>
            <w:tcW w:w="4176" w:type="dxa"/>
            <w:tcBorders>
              <w:bottom w:val="nil"/>
            </w:tcBorders>
          </w:tcPr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nom_famille_assuré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2"/>
          </w:p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</w:p>
          <w:bookmarkStart w:id="3" w:name="Texte3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3"/>
          </w:p>
          <w:bookmarkStart w:id="4" w:name="Texte4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4"/>
          </w:p>
          <w:bookmarkStart w:id="5" w:name="prénom_assuré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prénom_assuré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5"/>
          </w:p>
          <w:bookmarkStart w:id="6" w:name="nationalité_assuré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nationalité_assuré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6"/>
          </w:p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</w:p>
          <w:bookmarkStart w:id="7" w:name="date_naissance_assur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date_naissance_assur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7"/>
          </w:p>
          <w:bookmarkStart w:id="8" w:name="lieu_naissance_assur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lieu_naissance_assur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8"/>
          </w:p>
          <w:bookmarkStart w:id="9" w:name="date_décès_assuré"/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date_décès_assuré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9"/>
          </w:p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</w:p>
          <w:bookmarkStart w:id="10" w:name="Référence_assuré"/>
          <w:p w:rsidR="00211835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b/>
                <w:lang w:val="ro-RO"/>
              </w:rPr>
              <w:fldChar w:fldCharType="begin">
                <w:ffData>
                  <w:name w:val="Référence_assuré"/>
                  <w:enabled/>
                  <w:calcOnExit w:val="0"/>
                  <w:textInput/>
                </w:ffData>
              </w:fldChar>
            </w:r>
            <w:r w:rsidRPr="004E459F">
              <w:rPr>
                <w:b/>
                <w:lang w:val="ro-RO"/>
              </w:rPr>
              <w:instrText xml:space="preserve"> FORMTEXT </w:instrText>
            </w:r>
            <w:r w:rsidRPr="004E459F">
              <w:rPr>
                <w:b/>
                <w:lang w:val="ro-RO"/>
              </w:rPr>
            </w:r>
            <w:r w:rsidRPr="004E459F">
              <w:rPr>
                <w:b/>
                <w:lang w:val="ro-RO"/>
              </w:rPr>
              <w:fldChar w:fldCharType="separate"/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noProof/>
                <w:lang w:val="ro-RO"/>
              </w:rPr>
              <w:t> </w:t>
            </w:r>
            <w:r w:rsidRPr="004E459F">
              <w:rPr>
                <w:b/>
                <w:lang w:val="ro-RO"/>
              </w:rPr>
              <w:fldChar w:fldCharType="end"/>
            </w:r>
            <w:bookmarkEnd w:id="10"/>
          </w:p>
          <w:bookmarkStart w:id="11" w:name="nom_assuré"/>
          <w:p w:rsidR="00211835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1"/>
          </w:p>
          <w:p w:rsidR="00211835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</w:p>
        </w:tc>
      </w:tr>
      <w:tr w:rsidR="00211835" w:rsidRPr="004E459F">
        <w:trPr>
          <w:cantSplit/>
          <w:trHeight w:val="236"/>
        </w:trPr>
        <w:tc>
          <w:tcPr>
            <w:tcW w:w="10200" w:type="dxa"/>
            <w:gridSpan w:val="2"/>
            <w:tcBorders>
              <w:left w:val="nil"/>
              <w:right w:val="nil"/>
            </w:tcBorders>
          </w:tcPr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rPr>
                <w:sz w:val="16"/>
                <w:lang w:val="ro-RO"/>
              </w:rPr>
            </w:pPr>
          </w:p>
        </w:tc>
      </w:tr>
      <w:tr w:rsidR="00211835" w:rsidRPr="004E459F">
        <w:trPr>
          <w:cantSplit/>
          <w:trHeight w:val="236"/>
        </w:trPr>
        <w:tc>
          <w:tcPr>
            <w:tcW w:w="10200" w:type="dxa"/>
            <w:gridSpan w:val="2"/>
          </w:tcPr>
          <w:p w:rsidR="00211835" w:rsidRPr="006F14E4" w:rsidRDefault="00211835" w:rsidP="00084E14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spacing w:before="60" w:after="60"/>
              <w:rPr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3.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Informaţii privind solicitantul/Renseignements concernant le demandeur</w:t>
            </w:r>
            <w:r w:rsidRPr="006F14E4">
              <w:rPr>
                <w:sz w:val="18"/>
                <w:szCs w:val="18"/>
                <w:lang w:val="ro-RO"/>
              </w:rPr>
              <w:t xml:space="preserve"> </w:t>
            </w:r>
            <w:r w:rsidRPr="006F14E4">
              <w:rPr>
                <w:sz w:val="18"/>
                <w:szCs w:val="18"/>
                <w:vertAlign w:val="superscript"/>
                <w:lang w:val="ro-RO"/>
              </w:rPr>
              <w:t>(2)</w:t>
            </w:r>
          </w:p>
        </w:tc>
      </w:tr>
      <w:tr w:rsidR="00211835" w:rsidRPr="004E459F" w:rsidTr="001C5D89">
        <w:trPr>
          <w:cantSplit/>
          <w:trHeight w:val="236"/>
        </w:trPr>
        <w:tc>
          <w:tcPr>
            <w:tcW w:w="6023" w:type="dxa"/>
          </w:tcPr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4703"/>
                <w:tab w:val="clear" w:pos="9406"/>
                <w:tab w:val="left" w:pos="284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Nume </w:t>
            </w:r>
            <w:r w:rsidRPr="004E459F">
              <w:rPr>
                <w:sz w:val="16"/>
                <w:szCs w:val="16"/>
                <w:lang w:val="ro-RO"/>
              </w:rPr>
              <w:t>(cu majuscule)</w:t>
            </w:r>
            <w:r w:rsidRPr="004E459F">
              <w:rPr>
                <w:lang w:val="ro-RO"/>
              </w:rPr>
              <w:t xml:space="preserve"> Nom de famille </w:t>
            </w:r>
            <w:r w:rsidRPr="004E459F">
              <w:rPr>
                <w:sz w:val="16"/>
                <w:lang w:val="ro-RO"/>
              </w:rPr>
              <w:t>(en lettres d’imprimerie)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 xml:space="preserve">Nume </w:t>
            </w:r>
            <w:r>
              <w:rPr>
                <w:lang w:val="ro-RO"/>
              </w:rPr>
              <w:t xml:space="preserve">la naştere </w:t>
            </w:r>
            <w:r w:rsidRPr="004E459F">
              <w:rPr>
                <w:lang w:val="ro-RO"/>
              </w:rPr>
              <w:t>/Nom de naissance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Numele şi prenumele tatălui/ Nom et prénom du père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Numele şi prenumele mamei/ Nom et prénom de la mère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rFonts w:cs="Arial"/>
                <w:sz w:val="18"/>
                <w:lang w:val="ro-RO"/>
              </w:rPr>
              <w:t xml:space="preserve">Prenume/ </w:t>
            </w:r>
            <w:r w:rsidRPr="004E459F">
              <w:rPr>
                <w:lang w:val="ro-RO"/>
              </w:rPr>
              <w:t>Tous les prénoms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Naţionalitatea/ Nationalité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Sex/ Sexe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sz w:val="18"/>
                <w:lang w:val="ro-RO"/>
              </w:rPr>
              <w:t>Data naşterii</w:t>
            </w:r>
            <w:r w:rsidRPr="004E459F">
              <w:rPr>
                <w:lang w:val="ro-RO"/>
              </w:rPr>
              <w:t xml:space="preserve"> /Date de naissance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rFonts w:cs="Arial"/>
                <w:sz w:val="18"/>
                <w:szCs w:val="18"/>
                <w:lang w:val="ro-RO"/>
              </w:rPr>
              <w:t>Locul naşterii</w:t>
            </w:r>
            <w:r w:rsidRPr="004E459F">
              <w:rPr>
                <w:lang w:val="ro-RO"/>
              </w:rPr>
              <w:t xml:space="preserve"> /Lieu de naissance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sz w:val="18"/>
                <w:szCs w:val="18"/>
                <w:lang w:val="ro-RO"/>
              </w:rPr>
              <w:t>Numărul de referinţă a dosarului în Republica Moldova</w:t>
            </w:r>
            <w:r>
              <w:rPr>
                <w:sz w:val="18"/>
                <w:szCs w:val="18"/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 xml:space="preserve">Références du dossier en Moldova </w:t>
            </w:r>
          </w:p>
          <w:p w:rsidR="00211835" w:rsidRPr="004E459F" w:rsidRDefault="00211835">
            <w:pPr>
              <w:pStyle w:val="Header"/>
              <w:numPr>
                <w:ilvl w:val="1"/>
                <w:numId w:val="7"/>
              </w:numPr>
              <w:tabs>
                <w:tab w:val="clear" w:pos="854"/>
                <w:tab w:val="clear" w:pos="4703"/>
                <w:tab w:val="clear" w:pos="9406"/>
                <w:tab w:val="left" w:pos="284"/>
                <w:tab w:val="left" w:pos="851"/>
              </w:tabs>
              <w:spacing w:before="60" w:after="60"/>
              <w:rPr>
                <w:lang w:val="ro-RO"/>
              </w:rPr>
            </w:pPr>
            <w:r w:rsidRPr="004E459F">
              <w:rPr>
                <w:sz w:val="18"/>
                <w:szCs w:val="18"/>
                <w:lang w:val="ro-RO"/>
              </w:rPr>
              <w:t>Numărul de referinţă a dosarului în Regatul Belgei/</w:t>
            </w:r>
            <w:r>
              <w:rPr>
                <w:sz w:val="18"/>
                <w:szCs w:val="18"/>
                <w:lang w:val="ro-RO"/>
              </w:rPr>
              <w:t xml:space="preserve"> </w:t>
            </w:r>
            <w:r w:rsidRPr="004E459F">
              <w:rPr>
                <w:lang w:val="ro-RO"/>
              </w:rPr>
              <w:t xml:space="preserve">Références du dossier en Belgique </w:t>
            </w:r>
          </w:p>
        </w:tc>
        <w:bookmarkStart w:id="12" w:name="Nom_famille_demandeu"/>
        <w:tc>
          <w:tcPr>
            <w:tcW w:w="4177" w:type="dxa"/>
          </w:tcPr>
          <w:p w:rsidR="00211835" w:rsidRPr="004E459F" w:rsidRDefault="00211835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famille_demandeu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2"/>
          </w:p>
          <w:bookmarkStart w:id="13" w:name="nom_demandeur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demandeur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3"/>
          </w:p>
          <w:bookmarkStart w:id="14" w:name="Texte1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4"/>
          </w:p>
          <w:bookmarkStart w:id="15" w:name="Texte2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5"/>
          </w:p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bookmarkStart w:id="16" w:name="nationalité_demandeu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ationalité_demandeu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6"/>
          </w:p>
          <w:bookmarkStart w:id="17" w:name="sexe_demandeur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sexe_demandeur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7"/>
          </w:p>
          <w:bookmarkStart w:id="18" w:name="date_naissance_deman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date_naissance_deman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8"/>
          </w:p>
          <w:bookmarkStart w:id="19" w:name="lieu_naissance_deman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lieu_naissance_deman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19"/>
          </w:p>
          <w:bookmarkStart w:id="20" w:name="RéférenceEtrangère"/>
          <w:bookmarkStart w:id="21" w:name="Tekstvak14"/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RéférenceEtrangère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20"/>
          </w:p>
          <w:bookmarkStart w:id="22" w:name="référence2"/>
          <w:bookmarkEnd w:id="21"/>
          <w:p w:rsidR="00211835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référence2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  <w:bookmarkEnd w:id="22"/>
          </w:p>
          <w:p w:rsidR="00211835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</w:p>
          <w:p w:rsidR="00211835" w:rsidRPr="004E459F" w:rsidRDefault="00211835" w:rsidP="00D437F8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fldChar w:fldCharType="begin">
                <w:ffData>
                  <w:name w:val="nom_assuré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noProof/>
                <w:lang w:val="ro-RO"/>
              </w:rPr>
              <w:t> </w:t>
            </w:r>
            <w:r w:rsidRPr="004E459F">
              <w:rPr>
                <w:lang w:val="ro-RO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5"/>
        <w:gridCol w:w="1843"/>
        <w:gridCol w:w="34"/>
        <w:gridCol w:w="1878"/>
        <w:gridCol w:w="1348"/>
        <w:gridCol w:w="1843"/>
        <w:gridCol w:w="1909"/>
      </w:tblGrid>
      <w:tr w:rsidR="00211835" w:rsidRPr="004E459F" w:rsidTr="003A5872">
        <w:trPr>
          <w:cantSplit/>
          <w:trHeight w:val="236"/>
        </w:trPr>
        <w:tc>
          <w:tcPr>
            <w:tcW w:w="10200" w:type="dxa"/>
            <w:gridSpan w:val="7"/>
          </w:tcPr>
          <w:p w:rsidR="00211835" w:rsidRPr="006F14E4" w:rsidRDefault="00211835" w:rsidP="003A5872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spacing w:before="60" w:after="60"/>
              <w:rPr>
                <w:b/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4.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Perioade de asigurare în Republica Moldova/ Période d’assurance en Republique de Moldova</w:t>
            </w:r>
          </w:p>
        </w:tc>
      </w:tr>
      <w:tr w:rsidR="00211835" w:rsidRPr="004E459F" w:rsidTr="003A5872">
        <w:trPr>
          <w:cantSplit/>
          <w:trHeight w:val="357"/>
        </w:trPr>
        <w:tc>
          <w:tcPr>
            <w:tcW w:w="1345" w:type="dxa"/>
            <w:vMerge w:val="restart"/>
          </w:tcPr>
          <w:p w:rsidR="00211835" w:rsidRPr="004E459F" w:rsidRDefault="00211835" w:rsidP="004E459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Anii/Années </w:t>
            </w:r>
            <w:r>
              <w:rPr>
                <w:lang w:val="ro-RO"/>
              </w:rPr>
              <w:br/>
              <w:t>(de la 01.01 pâ</w:t>
            </w:r>
            <w:r w:rsidRPr="004E459F">
              <w:rPr>
                <w:lang w:val="ro-RO"/>
              </w:rPr>
              <w:t>nă la 31.12/ du 01.01</w:t>
            </w:r>
            <w:r w:rsidRPr="004E459F">
              <w:rPr>
                <w:lang w:val="ro-RO"/>
              </w:rPr>
              <w:br/>
              <w:t>au 31.12)</w:t>
            </w:r>
          </w:p>
        </w:tc>
        <w:tc>
          <w:tcPr>
            <w:tcW w:w="3755" w:type="dxa"/>
            <w:gridSpan w:val="3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br/>
              <w:t>Numărul de zile/ Nombre de jours</w:t>
            </w:r>
          </w:p>
        </w:tc>
        <w:tc>
          <w:tcPr>
            <w:tcW w:w="1348" w:type="dxa"/>
            <w:vMerge w:val="restart"/>
          </w:tcPr>
          <w:p w:rsidR="00211835" w:rsidRPr="004E459F" w:rsidRDefault="00211835" w:rsidP="004E459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>
              <w:rPr>
                <w:lang w:val="ro-RO"/>
              </w:rPr>
              <w:t xml:space="preserve">Anii/Années </w:t>
            </w:r>
            <w:r>
              <w:rPr>
                <w:lang w:val="ro-RO"/>
              </w:rPr>
              <w:br/>
              <w:t>(</w:t>
            </w:r>
            <w:r w:rsidRPr="004E459F">
              <w:rPr>
                <w:lang w:val="ro-RO"/>
              </w:rPr>
              <w:t>de la 01.01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p</w:t>
            </w:r>
            <w:r>
              <w:rPr>
                <w:lang w:val="ro-RO"/>
              </w:rPr>
              <w:t>â</w:t>
            </w:r>
            <w:r w:rsidRPr="004E459F">
              <w:rPr>
                <w:lang w:val="ro-RO"/>
              </w:rPr>
              <w:t>nă la 31.12/ du 01.01</w:t>
            </w:r>
            <w:r w:rsidRPr="004E459F">
              <w:rPr>
                <w:lang w:val="ro-RO"/>
              </w:rPr>
              <w:br/>
              <w:t>au 31.12)</w:t>
            </w:r>
          </w:p>
        </w:tc>
        <w:tc>
          <w:tcPr>
            <w:tcW w:w="375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br/>
              <w:t>Numărul de zile/ Nombre de jours</w:t>
            </w: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  <w:vMerge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</w:t>
            </w:r>
            <w:r>
              <w:rPr>
                <w:sz w:val="16"/>
                <w:lang w:val="ro-RO"/>
              </w:rPr>
              <w:t>o</w:t>
            </w:r>
            <w:r w:rsidRPr="004E459F">
              <w:rPr>
                <w:sz w:val="16"/>
                <w:lang w:val="ro-RO"/>
              </w:rPr>
              <w:t>ada asigurată/ Périodes d’assurance</w:t>
            </w: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Perioada asimilată/ Périodes assimilées</w:t>
            </w:r>
          </w:p>
        </w:tc>
        <w:tc>
          <w:tcPr>
            <w:tcW w:w="1348" w:type="dxa"/>
            <w:vMerge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Periada asigurată/ Périodes d’assurance</w:t>
            </w: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  <w:r w:rsidRPr="004E459F">
              <w:rPr>
                <w:sz w:val="16"/>
                <w:lang w:val="ro-RO"/>
              </w:rPr>
              <w:t>Perioada asimilată/ Périodes assimilées</w:t>
            </w: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355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12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34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843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  <w:tc>
          <w:tcPr>
            <w:tcW w:w="1909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20"/>
              <w:jc w:val="center"/>
              <w:rPr>
                <w:sz w:val="16"/>
                <w:lang w:val="ro-RO"/>
              </w:rPr>
            </w:pPr>
          </w:p>
        </w:tc>
      </w:tr>
      <w:tr w:rsidR="00211835" w:rsidRPr="004E459F" w:rsidTr="003A5872">
        <w:trPr>
          <w:cantSplit/>
          <w:trHeight w:val="236"/>
        </w:trPr>
        <w:tc>
          <w:tcPr>
            <w:tcW w:w="10200" w:type="dxa"/>
            <w:gridSpan w:val="7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sz w:val="19"/>
                <w:lang w:val="ro-RO"/>
              </w:rPr>
            </w:pPr>
            <w:r w:rsidRPr="004E459F">
              <w:rPr>
                <w:sz w:val="19"/>
                <w:lang w:val="ro-RO"/>
              </w:rPr>
              <w:t>Perioada totală de asigurare în Republica Moldova</w:t>
            </w:r>
            <w:r>
              <w:rPr>
                <w:sz w:val="19"/>
                <w:lang w:val="ro-RO"/>
              </w:rPr>
              <w:t xml:space="preserve"> în calitate de salariat </w:t>
            </w:r>
            <w:r w:rsidRPr="004E459F">
              <w:rPr>
                <w:sz w:val="19"/>
                <w:lang w:val="ro-RO"/>
              </w:rPr>
              <w:t xml:space="preserve">/ Période totale d’assurance en Republique de Moldova dans le régime des travailleurs salariés </w:t>
            </w:r>
          </w:p>
        </w:tc>
      </w:tr>
      <w:tr w:rsidR="00211835" w:rsidRPr="004E459F" w:rsidTr="003A5872">
        <w:trPr>
          <w:cantSplit/>
          <w:trHeight w:val="236"/>
        </w:trPr>
        <w:tc>
          <w:tcPr>
            <w:tcW w:w="1345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Total/Total</w:t>
            </w:r>
          </w:p>
        </w:tc>
        <w:tc>
          <w:tcPr>
            <w:tcW w:w="1877" w:type="dxa"/>
            <w:gridSpan w:val="2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lang w:val="ro-RO"/>
              </w:rPr>
            </w:pPr>
          </w:p>
        </w:tc>
        <w:tc>
          <w:tcPr>
            <w:tcW w:w="1878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lang w:val="ro-RO"/>
              </w:rPr>
            </w:pPr>
          </w:p>
        </w:tc>
        <w:tc>
          <w:tcPr>
            <w:tcW w:w="5100" w:type="dxa"/>
            <w:gridSpan w:val="3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40" w:after="40"/>
              <w:rPr>
                <w:lang w:val="ro-RO"/>
              </w:rPr>
            </w:pPr>
            <w:r w:rsidRPr="004E459F">
              <w:rPr>
                <w:lang w:val="ro-RO"/>
              </w:rPr>
              <w:t xml:space="preserve">+ </w:t>
            </w:r>
            <w:bookmarkStart w:id="23" w:name="Tekstvak82"/>
            <w:r w:rsidRPr="004E459F">
              <w:rPr>
                <w:lang w:val="ro-RO"/>
              </w:rPr>
              <w:fldChar w:fldCharType="begin">
                <w:ffData>
                  <w:name w:val="Tekstvak82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……………..</w:t>
            </w:r>
            <w:r w:rsidRPr="004E459F">
              <w:rPr>
                <w:lang w:val="ro-RO"/>
              </w:rPr>
              <w:fldChar w:fldCharType="end"/>
            </w:r>
            <w:bookmarkEnd w:id="23"/>
            <w:r w:rsidRPr="004E459F">
              <w:rPr>
                <w:lang w:val="ro-RO"/>
              </w:rPr>
              <w:t xml:space="preserve">.zilele suplimentare fictive/ journées fictives supplémentaires </w:t>
            </w:r>
            <w:r w:rsidRPr="004E459F">
              <w:rPr>
                <w:vertAlign w:val="superscript"/>
                <w:lang w:val="ro-RO"/>
              </w:rPr>
              <w:t>(*)</w:t>
            </w:r>
          </w:p>
        </w:tc>
      </w:tr>
    </w:tbl>
    <w:p w:rsidR="00211835" w:rsidRPr="004E459F" w:rsidRDefault="00211835" w:rsidP="00634C8B">
      <w:pPr>
        <w:rPr>
          <w:lang w:val="ro-RO"/>
        </w:rPr>
      </w:pPr>
    </w:p>
    <w:p w:rsidR="00211835" w:rsidRDefault="00211835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211835" w:rsidRDefault="00211835">
      <w:pPr>
        <w:pStyle w:val="Header"/>
        <w:tabs>
          <w:tab w:val="clear" w:pos="4703"/>
          <w:tab w:val="clear" w:pos="9406"/>
        </w:tabs>
        <w:rPr>
          <w:lang w:val="ro-RO"/>
        </w:rPr>
      </w:pPr>
    </w:p>
    <w:p w:rsidR="00211835" w:rsidRDefault="00211835">
      <w:pPr>
        <w:pStyle w:val="Header"/>
        <w:tabs>
          <w:tab w:val="clear" w:pos="4703"/>
          <w:tab w:val="clear" w:pos="9406"/>
        </w:tabs>
        <w:rPr>
          <w:lang w:val="ro-RO"/>
        </w:rPr>
      </w:pPr>
    </w:p>
    <w:tbl>
      <w:tblPr>
        <w:tblpPr w:leftFromText="180" w:rightFromText="180" w:vertAnchor="text" w:horzAnchor="margin" w:tblpY="-11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72"/>
        <w:gridCol w:w="958"/>
        <w:gridCol w:w="3118"/>
        <w:gridCol w:w="2835"/>
        <w:gridCol w:w="2617"/>
      </w:tblGrid>
      <w:tr w:rsidR="00211835" w:rsidRPr="004E459F" w:rsidTr="00923FBF">
        <w:trPr>
          <w:cantSplit/>
          <w:trHeight w:val="236"/>
        </w:trPr>
        <w:tc>
          <w:tcPr>
            <w:tcW w:w="10200" w:type="dxa"/>
            <w:gridSpan w:val="5"/>
          </w:tcPr>
          <w:p w:rsidR="00211835" w:rsidRPr="006F14E4" w:rsidRDefault="00211835" w:rsidP="00923FBF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4960"/>
              </w:tabs>
              <w:spacing w:before="60" w:after="60"/>
              <w:rPr>
                <w:b/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5.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>Perioade de asigurare în  Regatul Belgiei/ Période d’assurance en Belgique</w:t>
            </w:r>
          </w:p>
        </w:tc>
      </w:tr>
      <w:tr w:rsidR="00211835" w:rsidRPr="004E459F" w:rsidTr="00923FBF">
        <w:trPr>
          <w:cantSplit/>
          <w:trHeight w:val="236"/>
        </w:trPr>
        <w:tc>
          <w:tcPr>
            <w:tcW w:w="1630" w:type="dxa"/>
            <w:gridSpan w:val="2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 xml:space="preserve">Anii/Années </w:t>
            </w:r>
            <w:r w:rsidRPr="004E459F">
              <w:rPr>
                <w:lang w:val="ro-RO"/>
              </w:rPr>
              <w:br/>
              <w:t>(de la 01.01pînă la 31.12/ du 01.01</w:t>
            </w:r>
            <w:r w:rsidRPr="004E459F">
              <w:rPr>
                <w:lang w:val="ro-RO"/>
              </w:rPr>
              <w:br/>
              <w:t>au 31.12)</w:t>
            </w: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Perioade de  asigurare (numărul de zile)/ Périodes d’assurance</w:t>
            </w:r>
          </w:p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 xml:space="preserve"> (nombre de jours)</w:t>
            </w: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Perioade asimilate (numărul de zile)/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Périodes assimilées</w:t>
            </w:r>
          </w:p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(nombre de jours)</w:t>
            </w: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Tipul de activitate/ Nature de l’activité exercée</w:t>
            </w: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De la/ Du</w:t>
            </w: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  <w:r w:rsidRPr="004E459F">
              <w:rPr>
                <w:lang w:val="ro-RO"/>
              </w:rPr>
              <w:t>p</w:t>
            </w:r>
            <w:r>
              <w:rPr>
                <w:lang w:val="ro-RO"/>
              </w:rPr>
              <w:t>â</w:t>
            </w:r>
            <w:r w:rsidRPr="004E459F">
              <w:rPr>
                <w:lang w:val="ro-RO"/>
              </w:rPr>
              <w:t>nă la/ au</w:t>
            </w: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  <w:tr w:rsidR="00211835" w:rsidRPr="004E459F" w:rsidTr="00923FBF">
        <w:trPr>
          <w:cantSplit/>
          <w:trHeight w:val="236"/>
        </w:trPr>
        <w:tc>
          <w:tcPr>
            <w:tcW w:w="672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95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3118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835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  <w:tc>
          <w:tcPr>
            <w:tcW w:w="2617" w:type="dxa"/>
          </w:tcPr>
          <w:p w:rsidR="00211835" w:rsidRPr="004E459F" w:rsidRDefault="00211835" w:rsidP="00923FBF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80" w:after="80"/>
              <w:jc w:val="center"/>
              <w:rPr>
                <w:lang w:val="ro-RO"/>
              </w:rPr>
            </w:pPr>
          </w:p>
        </w:tc>
      </w:tr>
    </w:tbl>
    <w:p w:rsidR="00211835" w:rsidRPr="00634C8B" w:rsidRDefault="00211835" w:rsidP="00634C8B">
      <w:pPr>
        <w:rPr>
          <w:lang w:val="ro-RO"/>
        </w:rPr>
      </w:pPr>
    </w:p>
    <w:p w:rsidR="00211835" w:rsidRPr="004E459F" w:rsidRDefault="00211835">
      <w:pPr>
        <w:rPr>
          <w:sz w:val="19"/>
          <w:lang w:val="ro-RO"/>
        </w:rPr>
      </w:pPr>
    </w:p>
    <w:tbl>
      <w:tblPr>
        <w:tblpPr w:leftFromText="180" w:rightFromText="180" w:vertAnchor="text" w:horzAnchor="margin" w:tblpY="5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3686"/>
        <w:gridCol w:w="5168"/>
      </w:tblGrid>
      <w:tr w:rsidR="00211835" w:rsidRPr="004E459F" w:rsidTr="003A5872">
        <w:trPr>
          <w:cantSplit/>
          <w:trHeight w:val="236"/>
        </w:trPr>
        <w:tc>
          <w:tcPr>
            <w:tcW w:w="1346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Total/Total</w:t>
            </w:r>
          </w:p>
        </w:tc>
        <w:tc>
          <w:tcPr>
            <w:tcW w:w="3686" w:type="dxa"/>
          </w:tcPr>
          <w:p w:rsidR="00211835" w:rsidRPr="004E459F" w:rsidRDefault="00211835" w:rsidP="003A5872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………………anii compleţi/années complètes</w:t>
            </w:r>
          </w:p>
        </w:tc>
        <w:tc>
          <w:tcPr>
            <w:tcW w:w="5168" w:type="dxa"/>
          </w:tcPr>
          <w:p w:rsidR="00211835" w:rsidRPr="004E459F" w:rsidRDefault="00211835" w:rsidP="00617CFD">
            <w:pPr>
              <w:pStyle w:val="Header"/>
              <w:tabs>
                <w:tab w:val="clear" w:pos="4703"/>
                <w:tab w:val="clear" w:pos="9406"/>
                <w:tab w:val="right" w:leader="hyphen" w:pos="49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>…………………………………………………lun</w:t>
            </w:r>
            <w:r>
              <w:rPr>
                <w:lang w:val="ro-RO"/>
              </w:rPr>
              <w:t>i</w:t>
            </w:r>
            <w:r w:rsidRPr="004E459F">
              <w:rPr>
                <w:lang w:val="ro-RO"/>
              </w:rPr>
              <w:t>le/mois</w:t>
            </w:r>
          </w:p>
        </w:tc>
      </w:tr>
    </w:tbl>
    <w:p w:rsidR="00211835" w:rsidRPr="004E459F" w:rsidRDefault="00211835">
      <w:pPr>
        <w:rPr>
          <w:lang w:val="ro-RO"/>
        </w:rPr>
      </w:pPr>
      <w:r w:rsidRPr="004E459F">
        <w:rPr>
          <w:sz w:val="19"/>
          <w:lang w:val="ro-RO"/>
        </w:rPr>
        <w:t xml:space="preserve">Perioada totală de asigurare în Republica Moldova/ </w:t>
      </w:r>
      <w:r w:rsidRPr="004E459F">
        <w:rPr>
          <w:lang w:val="ro-RO"/>
        </w:rPr>
        <w:t>Période totale d’assurance en Moldova :</w:t>
      </w:r>
    </w:p>
    <w:p w:rsidR="00211835" w:rsidRPr="004E459F" w:rsidRDefault="00211835" w:rsidP="002871AE">
      <w:pPr>
        <w:rPr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Default="00211835" w:rsidP="002871AE">
      <w:pPr>
        <w:rPr>
          <w:sz w:val="18"/>
          <w:szCs w:val="18"/>
          <w:lang w:val="ro-RO"/>
        </w:rPr>
      </w:pPr>
    </w:p>
    <w:p w:rsidR="00211835" w:rsidRPr="006F14E4" w:rsidRDefault="00211835" w:rsidP="002871AE">
      <w:pPr>
        <w:rPr>
          <w:sz w:val="18"/>
          <w:szCs w:val="18"/>
          <w:lang w:val="ro-RO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200"/>
      </w:tblGrid>
      <w:tr w:rsidR="00211835" w:rsidRPr="006F14E4" w:rsidTr="00834928">
        <w:trPr>
          <w:cantSplit/>
          <w:trHeight w:val="236"/>
        </w:trPr>
        <w:tc>
          <w:tcPr>
            <w:tcW w:w="10200" w:type="dxa"/>
          </w:tcPr>
          <w:p w:rsidR="00211835" w:rsidRPr="006F14E4" w:rsidRDefault="00211835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rPr>
                <w:sz w:val="18"/>
                <w:szCs w:val="18"/>
                <w:lang w:val="ro-RO"/>
              </w:rPr>
            </w:pPr>
            <w:r w:rsidRPr="006F14E4">
              <w:rPr>
                <w:b/>
                <w:sz w:val="18"/>
                <w:szCs w:val="18"/>
                <w:lang w:val="ro-RO"/>
              </w:rPr>
              <w:t>6.</w:t>
            </w:r>
            <w:r w:rsidRPr="006F14E4">
              <w:rPr>
                <w:b/>
                <w:sz w:val="18"/>
                <w:szCs w:val="18"/>
                <w:lang w:val="ro-RO"/>
              </w:rPr>
              <w:tab/>
              <w:t xml:space="preserve">Instituţia competentă din Republica Moldova  care a completat formularul/Organisme compétent  moldave qui </w:t>
            </w:r>
            <w:r>
              <w:rPr>
                <w:b/>
                <w:sz w:val="18"/>
                <w:szCs w:val="18"/>
                <w:lang w:val="ro-RO"/>
              </w:rPr>
              <w:t xml:space="preserve">a </w:t>
            </w:r>
            <w:r w:rsidRPr="006F14E4">
              <w:rPr>
                <w:b/>
                <w:sz w:val="18"/>
                <w:szCs w:val="18"/>
                <w:lang w:val="ro-RO"/>
              </w:rPr>
              <w:t>établi ce formulaire</w:t>
            </w:r>
            <w:r w:rsidRPr="006F14E4">
              <w:rPr>
                <w:sz w:val="18"/>
                <w:szCs w:val="18"/>
                <w:lang w:val="ro-RO"/>
              </w:rPr>
              <w:t xml:space="preserve"> : </w:t>
            </w:r>
            <w:bookmarkStart w:id="24" w:name="Tekstvak67"/>
            <w:r w:rsidRPr="006F14E4">
              <w:rPr>
                <w:sz w:val="18"/>
                <w:szCs w:val="18"/>
                <w:lang w:val="ro-RO"/>
              </w:rPr>
              <w:fldChar w:fldCharType="begin">
                <w:ffData>
                  <w:name w:val="Tekstvak67"/>
                  <w:enabled/>
                  <w:calcOnExit w:val="0"/>
                  <w:textInput/>
                </w:ffData>
              </w:fldChar>
            </w:r>
            <w:r w:rsidRPr="006F14E4">
              <w:rPr>
                <w:sz w:val="18"/>
                <w:szCs w:val="18"/>
                <w:lang w:val="ro-RO"/>
              </w:rPr>
              <w:instrText xml:space="preserve"> FORMTEXT </w:instrText>
            </w:r>
            <w:r w:rsidRPr="006F14E4">
              <w:rPr>
                <w:sz w:val="18"/>
                <w:szCs w:val="18"/>
                <w:lang w:val="ro-RO"/>
              </w:rPr>
            </w:r>
            <w:r w:rsidRPr="006F14E4">
              <w:rPr>
                <w:sz w:val="18"/>
                <w:szCs w:val="18"/>
                <w:lang w:val="ro-RO"/>
              </w:rPr>
              <w:fldChar w:fldCharType="separate"/>
            </w:r>
            <w:r w:rsidRPr="006F14E4">
              <w:rPr>
                <w:noProof/>
                <w:sz w:val="18"/>
                <w:szCs w:val="18"/>
                <w:lang w:val="ro-RO"/>
              </w:rPr>
              <w:tab/>
            </w:r>
            <w:r w:rsidRPr="006F14E4">
              <w:rPr>
                <w:sz w:val="18"/>
                <w:szCs w:val="18"/>
                <w:lang w:val="ro-RO"/>
              </w:rPr>
              <w:fldChar w:fldCharType="end"/>
            </w:r>
            <w:bookmarkEnd w:id="24"/>
          </w:p>
        </w:tc>
      </w:tr>
      <w:tr w:rsidR="00211835" w:rsidRPr="004E459F" w:rsidTr="00834928">
        <w:trPr>
          <w:cantSplit/>
          <w:trHeight w:val="236"/>
        </w:trPr>
        <w:tc>
          <w:tcPr>
            <w:tcW w:w="10200" w:type="dxa"/>
            <w:tcBorders>
              <w:bottom w:val="nil"/>
            </w:tcBorders>
          </w:tcPr>
          <w:p w:rsidR="00211835" w:rsidRPr="004E459F" w:rsidRDefault="00211835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>6.1.</w:t>
            </w:r>
            <w:r w:rsidRPr="004E459F">
              <w:rPr>
                <w:lang w:val="ro-RO"/>
              </w:rPr>
              <w:tab/>
              <w:t>Denumirea/ Dénomination :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</w:t>
            </w:r>
            <w:r w:rsidRPr="004E459F">
              <w:rPr>
                <w:lang w:val="ro-RO"/>
              </w:rPr>
              <w:fldChar w:fldCharType="end"/>
            </w:r>
          </w:p>
          <w:p w:rsidR="00211835" w:rsidRDefault="00211835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lang w:val="ro-RO"/>
              </w:rPr>
            </w:pPr>
            <w:r w:rsidRPr="004E459F">
              <w:rPr>
                <w:lang w:val="ro-RO"/>
              </w:rPr>
              <w:tab/>
              <w:t xml:space="preserve">6.2. </w:t>
            </w:r>
            <w:r>
              <w:rPr>
                <w:lang w:val="ro-RO"/>
              </w:rPr>
              <w:t xml:space="preserve"> </w:t>
            </w:r>
            <w:r w:rsidRPr="004E459F">
              <w:rPr>
                <w:lang w:val="ro-RO"/>
              </w:rPr>
              <w:t>Adresa/ Adresse :</w:t>
            </w:r>
            <w:r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</w:t>
            </w:r>
            <w:r w:rsidRPr="004E459F">
              <w:rPr>
                <w:lang w:val="ro-RO"/>
              </w:rPr>
              <w:fldChar w:fldCharType="end"/>
            </w:r>
          </w:p>
          <w:p w:rsidR="00211835" w:rsidRPr="004E459F" w:rsidRDefault="00211835" w:rsidP="00834928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10060"/>
              </w:tabs>
              <w:spacing w:before="60" w:after="60"/>
              <w:rPr>
                <w:b/>
                <w:lang w:val="ro-RO"/>
              </w:rPr>
            </w:pPr>
            <w:r w:rsidRPr="004E459F">
              <w:rPr>
                <w:lang w:val="ro-RO"/>
              </w:rPr>
              <w:tab/>
            </w:r>
            <w:r w:rsidRPr="004E459F">
              <w:rPr>
                <w:lang w:val="ro-RO"/>
              </w:rPr>
              <w:tab/>
            </w:r>
            <w:r w:rsidRPr="004E459F">
              <w:rPr>
                <w:lang w:val="ro-RO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E459F">
              <w:rPr>
                <w:lang w:val="ro-RO"/>
              </w:rPr>
              <w:instrText xml:space="preserve"> FORMTEXT </w:instrText>
            </w:r>
            <w:r w:rsidRPr="004E459F">
              <w:rPr>
                <w:lang w:val="ro-RO"/>
              </w:rPr>
            </w:r>
            <w:r w:rsidRPr="004E459F">
              <w:rPr>
                <w:lang w:val="ro-RO"/>
              </w:rPr>
              <w:fldChar w:fldCharType="separate"/>
            </w:r>
            <w:r w:rsidRPr="004E459F">
              <w:rPr>
                <w:noProof/>
                <w:lang w:val="ro-RO"/>
              </w:rPr>
              <w:t> </w:t>
            </w:r>
            <w:r>
              <w:rPr>
                <w:noProof/>
                <w:lang w:val="ro-RO"/>
              </w:rPr>
              <w:t>------------------------------------------------------------------------------------------------------------------------------------------</w:t>
            </w:r>
            <w:r w:rsidRPr="004E459F">
              <w:rPr>
                <w:lang w:val="ro-RO"/>
              </w:rPr>
              <w:fldChar w:fldCharType="end"/>
            </w:r>
          </w:p>
          <w:p w:rsidR="00211835" w:rsidRPr="004E459F" w:rsidRDefault="00211835" w:rsidP="00C65A8E">
            <w:pPr>
              <w:pStyle w:val="Header"/>
              <w:tabs>
                <w:tab w:val="clear" w:pos="4703"/>
                <w:tab w:val="clear" w:pos="9406"/>
                <w:tab w:val="left" w:pos="284"/>
                <w:tab w:val="right" w:leader="hyphen" w:pos="10060"/>
              </w:tabs>
              <w:spacing w:before="60" w:after="60"/>
              <w:ind w:left="284"/>
              <w:rPr>
                <w:lang w:val="ro-RO"/>
              </w:rPr>
            </w:pPr>
            <w:r w:rsidRPr="004E459F">
              <w:rPr>
                <w:lang w:val="ro-RO"/>
              </w:rPr>
              <w:t xml:space="preserve">6.3. Ştampila/Cachet                    </w:t>
            </w:r>
            <w:r>
              <w:rPr>
                <w:lang w:val="ro-RO"/>
              </w:rPr>
              <w:t xml:space="preserve">                                               </w:t>
            </w:r>
            <w:r w:rsidRPr="004E459F">
              <w:rPr>
                <w:lang w:val="ro-RO"/>
              </w:rPr>
              <w:t xml:space="preserve">  </w:t>
            </w:r>
            <w:bookmarkStart w:id="25" w:name="_GoBack"/>
            <w:bookmarkEnd w:id="25"/>
            <w:r>
              <w:rPr>
                <w:lang w:val="ro-RO"/>
              </w:rPr>
              <w:t>6.4.Data/Date:..................................................</w:t>
            </w:r>
          </w:p>
          <w:p w:rsidR="00211835" w:rsidRDefault="00211835" w:rsidP="0031200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</w:pPr>
            <w:bookmarkStart w:id="26" w:name="Texte7"/>
            <w:r>
              <w:rPr>
                <w:lang w:val="ro-RO"/>
              </w:rPr>
              <w:tab/>
            </w:r>
            <w:bookmarkEnd w:id="26"/>
            <w:r w:rsidRPr="004E459F">
              <w:rPr>
                <w:lang w:val="ro-RO"/>
              </w:rPr>
              <w:tab/>
            </w:r>
            <w:r>
              <w:rPr>
                <w:lang w:val="ro-RO"/>
              </w:rPr>
              <w:t xml:space="preserve">                                                                                               </w:t>
            </w:r>
            <w:r w:rsidRPr="004E459F">
              <w:rPr>
                <w:lang w:val="ro-RO"/>
              </w:rPr>
              <w:t>6.5.</w:t>
            </w:r>
            <w:r>
              <w:rPr>
                <w:lang w:val="ro-RO"/>
              </w:rPr>
              <w:t>S</w:t>
            </w:r>
            <w:r w:rsidRPr="004E459F">
              <w:rPr>
                <w:lang w:val="ro-RO"/>
              </w:rPr>
              <w:t>emnătura</w:t>
            </w:r>
            <w:r>
              <w:rPr>
                <w:lang w:val="ro-RO"/>
              </w:rPr>
              <w:t xml:space="preserve"> persoanei responsabile </w:t>
            </w:r>
            <w:r w:rsidRPr="004E459F">
              <w:rPr>
                <w:lang w:val="ro-RO"/>
              </w:rPr>
              <w:t>/</w:t>
            </w:r>
            <w:r>
              <w:rPr>
                <w:lang w:val="ro-RO"/>
              </w:rPr>
              <w:t xml:space="preserve"> </w:t>
            </w:r>
            <w:r>
              <w:t xml:space="preserve"> </w:t>
            </w:r>
          </w:p>
          <w:p w:rsidR="00211835" w:rsidRDefault="00211835" w:rsidP="0031200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t xml:space="preserve">                                                                                                                  </w:t>
            </w:r>
            <w:r w:rsidRPr="00BA1AFF">
              <w:rPr>
                <w:lang w:val="ro-RO"/>
              </w:rPr>
              <w:t>Signature de la personne responsable</w:t>
            </w:r>
            <w:r w:rsidRPr="004E459F">
              <w:rPr>
                <w:lang w:val="ro-RO"/>
              </w:rPr>
              <w:t xml:space="preserve">: </w:t>
            </w:r>
            <w:bookmarkStart w:id="27" w:name="Texte8"/>
          </w:p>
          <w:p w:rsidR="00211835" w:rsidRPr="004E459F" w:rsidRDefault="00211835" w:rsidP="00312000">
            <w:pPr>
              <w:pStyle w:val="Header"/>
              <w:tabs>
                <w:tab w:val="clear" w:pos="4703"/>
                <w:tab w:val="clear" w:pos="9406"/>
                <w:tab w:val="left" w:pos="284"/>
                <w:tab w:val="left" w:pos="709"/>
                <w:tab w:val="right" w:leader="hyphen" w:pos="4536"/>
              </w:tabs>
              <w:spacing w:before="60" w:after="60"/>
              <w:rPr>
                <w:lang w:val="ro-RO"/>
              </w:rPr>
            </w:pPr>
            <w:r>
              <w:rPr>
                <w:lang w:val="ro-RO"/>
              </w:rPr>
              <w:t xml:space="preserve">                               </w:t>
            </w:r>
            <w:bookmarkEnd w:id="27"/>
            <w:r>
              <w:rPr>
                <w:lang w:val="ro-RO"/>
              </w:rPr>
              <w:t xml:space="preserve">                                                                                   .............................................................</w:t>
            </w:r>
          </w:p>
        </w:tc>
      </w:tr>
    </w:tbl>
    <w:p w:rsidR="00211835" w:rsidRDefault="00211835" w:rsidP="002871AE">
      <w:pPr>
        <w:rPr>
          <w:lang w:val="ro-RO"/>
        </w:rPr>
      </w:pPr>
    </w:p>
    <w:p w:rsidR="00211835" w:rsidRPr="00634C8B" w:rsidRDefault="00211835" w:rsidP="00634C8B">
      <w:pPr>
        <w:rPr>
          <w:lang w:val="ro-RO"/>
        </w:rPr>
      </w:pPr>
    </w:p>
    <w:p w:rsidR="00211835" w:rsidRPr="00634C8B" w:rsidRDefault="00211835" w:rsidP="00634C8B">
      <w:pPr>
        <w:rPr>
          <w:lang w:val="ro-RO"/>
        </w:rPr>
      </w:pPr>
    </w:p>
    <w:p w:rsidR="00211835" w:rsidRPr="00D1441D" w:rsidRDefault="00211835" w:rsidP="00BE53A9">
      <w:pPr>
        <w:rPr>
          <w:b/>
          <w:bCs/>
          <w:sz w:val="24"/>
          <w:szCs w:val="24"/>
          <w:lang w:val="et-EE"/>
        </w:rPr>
      </w:pPr>
    </w:p>
    <w:p w:rsidR="00211835" w:rsidRPr="00C65A8E" w:rsidRDefault="00211835" w:rsidP="008A73D0">
      <w:pPr>
        <w:pStyle w:val="Header"/>
        <w:rPr>
          <w:rFonts w:ascii="Times New Roman" w:hAnsi="Times New Roman"/>
          <w:b/>
        </w:rPr>
      </w:pPr>
      <w:r w:rsidRPr="00C65A8E">
        <w:rPr>
          <w:rFonts w:ascii="Times New Roman" w:hAnsi="Times New Roman"/>
          <w:b/>
        </w:rPr>
        <w:t>Comentarii:</w:t>
      </w:r>
    </w:p>
    <w:p w:rsidR="00211835" w:rsidRPr="00C65A8E" w:rsidRDefault="00211835" w:rsidP="008A73D0">
      <w:pPr>
        <w:pStyle w:val="Header"/>
        <w:rPr>
          <w:rFonts w:ascii="Times New Roman" w:hAnsi="Times New Roman"/>
          <w:b/>
        </w:rPr>
      </w:pPr>
      <w:r w:rsidRPr="00C65A8E">
        <w:rPr>
          <w:rFonts w:ascii="Times New Roman" w:hAnsi="Times New Roman"/>
          <w:b/>
        </w:rPr>
        <w:t xml:space="preserve">Documente necesare pentru pentru confirmarea perioadelor de asigurare în conformitate cu legislaţia de asigurări sociale din Republica Moldova (se prezintă obligatoriu în original): </w:t>
      </w:r>
    </w:p>
    <w:p w:rsidR="00211835" w:rsidRPr="00C65A8E" w:rsidRDefault="00211835" w:rsidP="008A73D0">
      <w:pPr>
        <w:pStyle w:val="Header"/>
        <w:rPr>
          <w:rFonts w:ascii="Times New Roman" w:hAnsi="Times New Roman"/>
          <w:b/>
        </w:rPr>
      </w:pPr>
    </w:p>
    <w:p w:rsidR="00211835" w:rsidRPr="00C65A8E" w:rsidRDefault="00211835" w:rsidP="008A73D0">
      <w:pPr>
        <w:pStyle w:val="Header"/>
        <w:rPr>
          <w:rFonts w:ascii="Times New Roman" w:hAnsi="Times New Roman"/>
        </w:rPr>
      </w:pPr>
      <w:r w:rsidRPr="00C65A8E">
        <w:rPr>
          <w:rFonts w:ascii="Times New Roman" w:hAnsi="Times New Roman"/>
          <w:b/>
        </w:rPr>
        <w:t xml:space="preserve"> </w:t>
      </w:r>
      <w:r w:rsidRPr="00C65A8E">
        <w:rPr>
          <w:rFonts w:ascii="Times New Roman" w:hAnsi="Times New Roman"/>
        </w:rPr>
        <w:t xml:space="preserve">1. buletinul de identitate, </w:t>
      </w:r>
    </w:p>
    <w:p w:rsidR="00211835" w:rsidRPr="00C65A8E" w:rsidRDefault="00211835" w:rsidP="008A73D0">
      <w:pPr>
        <w:pStyle w:val="Header"/>
        <w:rPr>
          <w:rFonts w:ascii="Times New Roman" w:hAnsi="Times New Roman"/>
        </w:rPr>
      </w:pPr>
      <w:r w:rsidRPr="00C65A8E">
        <w:rPr>
          <w:rFonts w:ascii="Times New Roman" w:hAnsi="Times New Roman"/>
        </w:rPr>
        <w:t xml:space="preserve"> 2. livretul militar (după caz), </w:t>
      </w:r>
    </w:p>
    <w:p w:rsidR="00211835" w:rsidRDefault="00211835" w:rsidP="008A73D0">
      <w:pPr>
        <w:pStyle w:val="Header"/>
        <w:rPr>
          <w:rFonts w:ascii="Times New Roman" w:hAnsi="Times New Roman"/>
        </w:rPr>
      </w:pPr>
      <w:r w:rsidRPr="00C65A8E">
        <w:rPr>
          <w:rFonts w:ascii="Times New Roman" w:hAnsi="Times New Roman"/>
        </w:rPr>
        <w:t xml:space="preserve"> 3. certificatul de căsătorie (după caz),</w:t>
      </w:r>
    </w:p>
    <w:p w:rsidR="00211835" w:rsidRPr="00C65A8E" w:rsidRDefault="00211835" w:rsidP="008A73D0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4. </w:t>
      </w:r>
      <w:r w:rsidRPr="00C65A8E">
        <w:rPr>
          <w:rFonts w:ascii="Times New Roman" w:hAnsi="Times New Roman"/>
        </w:rPr>
        <w:t>copia certificatului/adeverinţei de naştere a copilului (după caz),</w:t>
      </w:r>
    </w:p>
    <w:p w:rsidR="00211835" w:rsidRPr="00C65A8E" w:rsidRDefault="00211835" w:rsidP="008A73D0">
      <w:pPr>
        <w:pStyle w:val="Header"/>
        <w:rPr>
          <w:rFonts w:ascii="Times New Roman" w:hAnsi="Times New Roman"/>
        </w:rPr>
      </w:pPr>
      <w:r w:rsidRPr="00C65A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</w:t>
      </w:r>
      <w:r w:rsidRPr="00C65A8E">
        <w:rPr>
          <w:rFonts w:ascii="Times New Roman" w:hAnsi="Times New Roman"/>
        </w:rPr>
        <w:t xml:space="preserve">. diploma de studii superioare la secţia zi, </w:t>
      </w:r>
    </w:p>
    <w:p w:rsidR="00211835" w:rsidRPr="00C65A8E" w:rsidRDefault="00211835" w:rsidP="008A73D0">
      <w:pPr>
        <w:pStyle w:val="Header"/>
        <w:rPr>
          <w:rFonts w:ascii="Times New Roman" w:hAnsi="Times New Roman"/>
        </w:rPr>
      </w:pPr>
      <w:r w:rsidRPr="00C65A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6</w:t>
      </w:r>
      <w:r w:rsidRPr="00C65A8E">
        <w:rPr>
          <w:rFonts w:ascii="Times New Roman" w:hAnsi="Times New Roman"/>
        </w:rPr>
        <w:t xml:space="preserve">. carnetul de muncă, </w:t>
      </w:r>
    </w:p>
    <w:p w:rsidR="00211835" w:rsidRPr="00C65A8E" w:rsidRDefault="00211835" w:rsidP="008A73D0">
      <w:pPr>
        <w:pStyle w:val="Header"/>
        <w:tabs>
          <w:tab w:val="clear" w:pos="4703"/>
          <w:tab w:val="clear" w:pos="9406"/>
        </w:tabs>
        <w:rPr>
          <w:rFonts w:ascii="Times New Roman" w:hAnsi="Times New Roman"/>
        </w:rPr>
      </w:pPr>
      <w:r w:rsidRPr="00C65A8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7</w:t>
      </w:r>
      <w:r w:rsidRPr="00C65A8E">
        <w:rPr>
          <w:rFonts w:ascii="Times New Roman" w:hAnsi="Times New Roman"/>
        </w:rPr>
        <w:t>. alte documente ce confirmă stagiul de cotizare şi statutul persoanei îndreptăţite.</w:t>
      </w:r>
    </w:p>
    <w:p w:rsidR="00211835" w:rsidRPr="00C65A8E" w:rsidRDefault="00211835" w:rsidP="008A73D0">
      <w:pPr>
        <w:pStyle w:val="Header"/>
        <w:tabs>
          <w:tab w:val="clear" w:pos="4703"/>
          <w:tab w:val="clear" w:pos="9406"/>
        </w:tabs>
        <w:rPr>
          <w:rFonts w:ascii="Times New Roman" w:hAnsi="Times New Roman"/>
          <w:b/>
        </w:rPr>
      </w:pPr>
    </w:p>
    <w:p w:rsidR="00211835" w:rsidRPr="00C65A8E" w:rsidRDefault="00211835" w:rsidP="008A73D0">
      <w:pPr>
        <w:pStyle w:val="Header"/>
        <w:tabs>
          <w:tab w:val="clear" w:pos="4703"/>
          <w:tab w:val="clear" w:pos="9406"/>
        </w:tabs>
        <w:rPr>
          <w:rFonts w:ascii="Times New Roman" w:hAnsi="Times New Roman"/>
          <w:b/>
        </w:rPr>
      </w:pPr>
    </w:p>
    <w:p w:rsidR="00211835" w:rsidRPr="00C65A8E" w:rsidRDefault="00211835" w:rsidP="003D2B32">
      <w:pPr>
        <w:rPr>
          <w:rFonts w:ascii="Times New Roman" w:hAnsi="Times New Roman"/>
          <w:b/>
          <w:snapToGrid w:val="0"/>
          <w:lang w:val="ro-RO"/>
        </w:rPr>
      </w:pPr>
      <w:r w:rsidRPr="00C65A8E">
        <w:rPr>
          <w:rFonts w:ascii="Times New Roman" w:hAnsi="Times New Roman"/>
          <w:b/>
          <w:snapToGrid w:val="0"/>
          <w:lang w:val="ro-RO"/>
        </w:rPr>
        <w:t>Commentaires:</w:t>
      </w:r>
    </w:p>
    <w:p w:rsidR="00211835" w:rsidRPr="00C65A8E" w:rsidRDefault="00211835" w:rsidP="003D2B32">
      <w:pPr>
        <w:rPr>
          <w:rFonts w:ascii="Times New Roman" w:hAnsi="Times New Roman"/>
          <w:b/>
          <w:snapToGrid w:val="0"/>
          <w:lang w:val="ro-RO"/>
        </w:rPr>
      </w:pPr>
    </w:p>
    <w:p w:rsidR="00211835" w:rsidRPr="00C65A8E" w:rsidRDefault="00211835" w:rsidP="003D2B32">
      <w:pPr>
        <w:rPr>
          <w:rFonts w:ascii="Times New Roman" w:hAnsi="Times New Roman"/>
          <w:b/>
          <w:snapToGrid w:val="0"/>
          <w:lang w:val="ro-RO"/>
        </w:rPr>
      </w:pPr>
      <w:r w:rsidRPr="00C65A8E">
        <w:rPr>
          <w:b/>
          <w:snapToGrid w:val="0"/>
          <w:lang w:val="ro-RO"/>
        </w:rPr>
        <w:t xml:space="preserve">Documents nécessaires pour la confirmation des périodes d'assurance </w:t>
      </w:r>
      <w:r w:rsidRPr="00C65A8E">
        <w:rPr>
          <w:rFonts w:ascii="Times New Roman" w:hAnsi="Times New Roman"/>
          <w:b/>
          <w:snapToGrid w:val="0"/>
          <w:lang w:val="ro-RO"/>
        </w:rPr>
        <w:t>conformément à la législation de la République de Moldova relative  à la sécurité sociale (à joindre obligatoire dans l'original):</w:t>
      </w:r>
    </w:p>
    <w:p w:rsidR="00211835" w:rsidRPr="00C65A8E" w:rsidRDefault="00211835" w:rsidP="003D2B32">
      <w:pPr>
        <w:rPr>
          <w:rFonts w:ascii="Times New Roman" w:hAnsi="Times New Roman"/>
          <w:b/>
          <w:snapToGrid w:val="0"/>
          <w:lang w:val="ro-RO"/>
        </w:rPr>
      </w:pPr>
    </w:p>
    <w:p w:rsidR="00211835" w:rsidRPr="00C65A8E" w:rsidRDefault="00211835" w:rsidP="003D2B32">
      <w:pPr>
        <w:rPr>
          <w:rFonts w:ascii="Times New Roman" w:hAnsi="Times New Roman"/>
          <w:snapToGrid w:val="0"/>
          <w:lang w:val="ro-RO"/>
        </w:rPr>
      </w:pPr>
      <w:r w:rsidRPr="00C65A8E">
        <w:rPr>
          <w:rFonts w:ascii="Times New Roman" w:hAnsi="Times New Roman"/>
          <w:snapToGrid w:val="0"/>
          <w:lang w:val="ro-RO"/>
        </w:rPr>
        <w:t>1. la copie de la carte d'identité,</w:t>
      </w:r>
    </w:p>
    <w:p w:rsidR="00211835" w:rsidRPr="00C65A8E" w:rsidRDefault="00211835" w:rsidP="003D2B32">
      <w:pPr>
        <w:rPr>
          <w:rFonts w:ascii="Times New Roman" w:hAnsi="Times New Roman"/>
          <w:snapToGrid w:val="0"/>
          <w:lang w:val="ro-RO"/>
        </w:rPr>
      </w:pPr>
      <w:r w:rsidRPr="00C65A8E">
        <w:rPr>
          <w:rFonts w:ascii="Times New Roman" w:hAnsi="Times New Roman"/>
          <w:snapToGrid w:val="0"/>
          <w:lang w:val="ro-RO"/>
        </w:rPr>
        <w:t>2. la copie du livret militaire (le cas échéant),</w:t>
      </w:r>
    </w:p>
    <w:p w:rsidR="00211835" w:rsidRDefault="00211835" w:rsidP="003D2B32">
      <w:pPr>
        <w:rPr>
          <w:rFonts w:ascii="Times New Roman" w:hAnsi="Times New Roman"/>
          <w:snapToGrid w:val="0"/>
          <w:lang w:val="ro-RO"/>
        </w:rPr>
      </w:pPr>
      <w:r w:rsidRPr="00C65A8E">
        <w:rPr>
          <w:rFonts w:ascii="Times New Roman" w:hAnsi="Times New Roman"/>
          <w:snapToGrid w:val="0"/>
          <w:lang w:val="ro-RO"/>
        </w:rPr>
        <w:t>3. la copie de l'acte de mariage (le cas échéant),</w:t>
      </w:r>
    </w:p>
    <w:p w:rsidR="00211835" w:rsidRPr="00C65A8E" w:rsidRDefault="00211835" w:rsidP="003D2B32">
      <w:pPr>
        <w:rPr>
          <w:rFonts w:ascii="Times New Roman" w:hAnsi="Times New Roman"/>
          <w:snapToGrid w:val="0"/>
          <w:lang w:val="ro-RO"/>
        </w:rPr>
      </w:pPr>
      <w:r>
        <w:rPr>
          <w:rFonts w:ascii="Times New Roman" w:hAnsi="Times New Roman"/>
          <w:snapToGrid w:val="0"/>
          <w:lang w:val="ro-RO"/>
        </w:rPr>
        <w:t xml:space="preserve">4. </w:t>
      </w:r>
      <w:r w:rsidRPr="00E579F3">
        <w:rPr>
          <w:rFonts w:ascii="Times New Roman" w:hAnsi="Times New Roman"/>
          <w:sz w:val="18"/>
          <w:szCs w:val="18"/>
          <w:lang w:val="ro-RO"/>
        </w:rPr>
        <w:t>la copie du certificat de naissance de l'enfant (le cas échéant)</w:t>
      </w:r>
    </w:p>
    <w:p w:rsidR="00211835" w:rsidRPr="00C65A8E" w:rsidRDefault="00211835" w:rsidP="003D2B32">
      <w:pPr>
        <w:rPr>
          <w:rFonts w:ascii="Times New Roman" w:hAnsi="Times New Roman"/>
          <w:snapToGrid w:val="0"/>
          <w:lang w:val="ro-RO"/>
        </w:rPr>
      </w:pPr>
      <w:r>
        <w:rPr>
          <w:rFonts w:ascii="Times New Roman" w:hAnsi="Times New Roman"/>
          <w:snapToGrid w:val="0"/>
          <w:lang w:val="ro-RO"/>
        </w:rPr>
        <w:t>5</w:t>
      </w:r>
      <w:r w:rsidRPr="00C65A8E">
        <w:rPr>
          <w:rFonts w:ascii="Times New Roman" w:hAnsi="Times New Roman"/>
          <w:snapToGrid w:val="0"/>
          <w:lang w:val="ro-RO"/>
        </w:rPr>
        <w:t>. la copie du diplôme de l'enseignement supérieur cours de jour</w:t>
      </w:r>
    </w:p>
    <w:p w:rsidR="00211835" w:rsidRPr="00C65A8E" w:rsidRDefault="00211835" w:rsidP="003D2B32">
      <w:pPr>
        <w:rPr>
          <w:rFonts w:ascii="Times New Roman" w:hAnsi="Times New Roman"/>
          <w:snapToGrid w:val="0"/>
          <w:lang w:val="ro-RO"/>
        </w:rPr>
      </w:pPr>
      <w:r>
        <w:rPr>
          <w:rFonts w:ascii="Times New Roman" w:hAnsi="Times New Roman"/>
          <w:snapToGrid w:val="0"/>
          <w:lang w:val="ro-RO"/>
        </w:rPr>
        <w:t>6</w:t>
      </w:r>
      <w:r w:rsidRPr="00C65A8E">
        <w:rPr>
          <w:rFonts w:ascii="Times New Roman" w:hAnsi="Times New Roman"/>
          <w:snapToGrid w:val="0"/>
          <w:lang w:val="ro-RO"/>
        </w:rPr>
        <w:t>. la copie de la carte de travail,</w:t>
      </w:r>
    </w:p>
    <w:p w:rsidR="00211835" w:rsidRPr="00C65A8E" w:rsidRDefault="00211835" w:rsidP="00694792">
      <w:pPr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7</w:t>
      </w:r>
      <w:r w:rsidRPr="00C65A8E">
        <w:rPr>
          <w:rFonts w:ascii="Times New Roman" w:hAnsi="Times New Roman"/>
          <w:lang w:val="ro-RO"/>
        </w:rPr>
        <w:t>. autres documents confirmant la période de cotisation et l'état de la personne habilitée.</w:t>
      </w:r>
    </w:p>
    <w:sectPr w:rsidR="00211835" w:rsidRPr="00C65A8E" w:rsidSect="00714F31">
      <w:headerReference w:type="even" r:id="rId7"/>
      <w:headerReference w:type="default" r:id="rId8"/>
      <w:headerReference w:type="first" r:id="rId9"/>
      <w:footerReference w:type="first" r:id="rId10"/>
      <w:footnotePr>
        <w:pos w:val="beneathText"/>
      </w:footnotePr>
      <w:pgSz w:w="11907" w:h="16840" w:code="9"/>
      <w:pgMar w:top="737" w:right="851" w:bottom="726" w:left="992" w:header="0" w:footer="737" w:gutter="0"/>
      <w:paperSrc w:first="1" w:other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835" w:rsidRDefault="00211835">
      <w:r>
        <w:separator/>
      </w:r>
    </w:p>
  </w:endnote>
  <w:endnote w:type="continuationSeparator" w:id="0">
    <w:p w:rsidR="00211835" w:rsidRDefault="00211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?? ??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35" w:rsidRDefault="00211835">
    <w:pPr>
      <w:pStyle w:val="Footer"/>
      <w:tabs>
        <w:tab w:val="clear" w:pos="4703"/>
        <w:tab w:val="clear" w:pos="9406"/>
        <w:tab w:val="left" w:pos="284"/>
        <w:tab w:val="right" w:pos="10065"/>
      </w:tabs>
      <w:rPr>
        <w:sz w:val="16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835" w:rsidRDefault="00211835">
      <w:r>
        <w:separator/>
      </w:r>
    </w:p>
  </w:footnote>
  <w:footnote w:type="continuationSeparator" w:id="0">
    <w:p w:rsidR="00211835" w:rsidRDefault="00211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35" w:rsidRDefault="00211835" w:rsidP="00745FDF">
    <w:pPr>
      <w:pStyle w:val="BodyText"/>
      <w:rPr>
        <w:lang w:val="ro-RO"/>
      </w:rPr>
    </w:pPr>
  </w:p>
  <w:p w:rsidR="00211835" w:rsidRPr="00745FDF" w:rsidRDefault="00211835" w:rsidP="00745FDF">
    <w:pPr>
      <w:pStyle w:val="BodyText"/>
      <w:rPr>
        <w:b/>
        <w:lang w:val="ro-RO"/>
      </w:rPr>
    </w:pPr>
    <w:r w:rsidRPr="00745FDF">
      <w:rPr>
        <w:b/>
        <w:lang w:val="ro-RO"/>
      </w:rPr>
      <w:t>MD/BE</w:t>
    </w:r>
    <w:r>
      <w:rPr>
        <w:b/>
        <w:lang w:val="ro-RO"/>
      </w:rPr>
      <w:t>L</w:t>
    </w:r>
    <w:r w:rsidRPr="00745FDF">
      <w:rPr>
        <w:b/>
        <w:lang w:val="ro-RO"/>
      </w:rPr>
      <w:t xml:space="preserve"> 205</w:t>
    </w:r>
  </w:p>
  <w:p w:rsidR="00211835" w:rsidRPr="00745FDF" w:rsidRDefault="00211835">
    <w:pPr>
      <w:pStyle w:val="Header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35" w:rsidRDefault="00211835" w:rsidP="00745FDF">
    <w:pPr>
      <w:pStyle w:val="BodyText"/>
      <w:rPr>
        <w:lang w:val="ro-RO"/>
      </w:rPr>
    </w:pPr>
  </w:p>
  <w:p w:rsidR="00211835" w:rsidRPr="00745FDF" w:rsidRDefault="00211835" w:rsidP="00745FDF">
    <w:pPr>
      <w:pStyle w:val="BodyText"/>
      <w:rPr>
        <w:b/>
        <w:lang w:val="ro-RO"/>
      </w:rPr>
    </w:pPr>
    <w:r w:rsidRPr="00745FDF">
      <w:rPr>
        <w:b/>
        <w:lang w:val="ro-RO"/>
      </w:rPr>
      <w:t>MD/BE</w:t>
    </w:r>
    <w:r>
      <w:rPr>
        <w:b/>
        <w:lang w:val="ro-RO"/>
      </w:rPr>
      <w:t>L</w:t>
    </w:r>
    <w:r w:rsidRPr="00745FDF">
      <w:rPr>
        <w:b/>
        <w:lang w:val="ro-RO"/>
      </w:rPr>
      <w:t xml:space="preserve"> 205</w:t>
    </w:r>
  </w:p>
  <w:p w:rsidR="00211835" w:rsidRPr="00745FDF" w:rsidRDefault="00211835">
    <w:pPr>
      <w:pStyle w:val="Head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835" w:rsidRDefault="00211835" w:rsidP="00745FDF">
    <w:pPr>
      <w:pStyle w:val="BodyText"/>
      <w:rPr>
        <w:lang w:val="ro-RO"/>
      </w:rPr>
    </w:pPr>
  </w:p>
  <w:p w:rsidR="00211835" w:rsidRDefault="00211835" w:rsidP="00745FDF">
    <w:pPr>
      <w:pStyle w:val="BodyText"/>
      <w:rPr>
        <w:b/>
        <w:lang w:val="ro-RO"/>
      </w:rPr>
    </w:pPr>
  </w:p>
  <w:p w:rsidR="00211835" w:rsidRPr="00745FDF" w:rsidRDefault="00211835" w:rsidP="00745FDF">
    <w:pPr>
      <w:pStyle w:val="BodyText"/>
      <w:rPr>
        <w:b/>
        <w:lang w:val="ro-RO"/>
      </w:rPr>
    </w:pPr>
    <w:r w:rsidRPr="00745FDF">
      <w:rPr>
        <w:b/>
        <w:lang w:val="ro-RO"/>
      </w:rPr>
      <w:t>MD/BE</w:t>
    </w:r>
    <w:r>
      <w:rPr>
        <w:b/>
        <w:lang w:val="ro-RO"/>
      </w:rPr>
      <w:t>L</w:t>
    </w:r>
    <w:r w:rsidRPr="00745FDF">
      <w:rPr>
        <w:b/>
        <w:lang w:val="ro-RO"/>
      </w:rPr>
      <w:t xml:space="preserve"> 205</w:t>
    </w:r>
  </w:p>
  <w:p w:rsidR="00211835" w:rsidRDefault="0021183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3353D"/>
    <w:multiLevelType w:val="multilevel"/>
    <w:tmpl w:val="3C9EF2F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upperRoman"/>
      <w:lvlText w:val="%1.%2.%3.%4.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upperRoman"/>
      <w:lvlText w:val="%1.%2.%3.%4.%5."/>
      <w:lvlJc w:val="left"/>
      <w:pPr>
        <w:tabs>
          <w:tab w:val="num" w:pos="2576"/>
        </w:tabs>
        <w:ind w:left="25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1">
    <w:nsid w:val="280C1AD5"/>
    <w:multiLevelType w:val="singleLevel"/>
    <w:tmpl w:val="1024A45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D9E3000"/>
    <w:multiLevelType w:val="multilevel"/>
    <w:tmpl w:val="6F3012DC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3">
    <w:nsid w:val="392C7E72"/>
    <w:multiLevelType w:val="singleLevel"/>
    <w:tmpl w:val="44EC75B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47A42C31"/>
    <w:multiLevelType w:val="multilevel"/>
    <w:tmpl w:val="26F86C0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5">
    <w:nsid w:val="48F05D01"/>
    <w:multiLevelType w:val="multilevel"/>
    <w:tmpl w:val="8F507C6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6">
    <w:nsid w:val="56CA456A"/>
    <w:multiLevelType w:val="multilevel"/>
    <w:tmpl w:val="6964A91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upperRoman"/>
      <w:lvlText w:val="%1.%2.%3.%4."/>
      <w:lvlJc w:val="left"/>
      <w:pPr>
        <w:tabs>
          <w:tab w:val="num" w:pos="1935"/>
        </w:tabs>
        <w:ind w:left="1935" w:hanging="1080"/>
      </w:pPr>
      <w:rPr>
        <w:rFonts w:cs="Times New Roman" w:hint="default"/>
      </w:rPr>
    </w:lvl>
    <w:lvl w:ilvl="4">
      <w:start w:val="1"/>
      <w:numFmt w:val="upperRoman"/>
      <w:lvlText w:val="%1.%2.%3.%4.%5."/>
      <w:lvlJc w:val="left"/>
      <w:pPr>
        <w:tabs>
          <w:tab w:val="num" w:pos="2580"/>
        </w:tabs>
        <w:ind w:left="25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7">
    <w:nsid w:val="5A3E4582"/>
    <w:multiLevelType w:val="singleLevel"/>
    <w:tmpl w:val="BF42F7B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5A466D83"/>
    <w:multiLevelType w:val="multilevel"/>
    <w:tmpl w:val="11B82C3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4"/>
        </w:tabs>
        <w:ind w:left="85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 w:hint="default"/>
      </w:rPr>
    </w:lvl>
  </w:abstractNum>
  <w:abstractNum w:abstractNumId="9">
    <w:nsid w:val="6B5A2C42"/>
    <w:multiLevelType w:val="multilevel"/>
    <w:tmpl w:val="50A67FCC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420"/>
      </w:pPr>
      <w:rPr>
        <w:rFonts w:cs="Times New Roman" w:hint="default"/>
      </w:rPr>
    </w:lvl>
    <w:lvl w:ilvl="2">
      <w:start w:val="1"/>
      <w:numFmt w:val="upperLetter"/>
      <w:lvlText w:val="%1.%2.%3.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75"/>
        </w:tabs>
        <w:ind w:left="157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05"/>
        </w:tabs>
        <w:ind w:left="25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35"/>
        </w:tabs>
        <w:ind w:left="343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1800"/>
      </w:pPr>
      <w:rPr>
        <w:rFonts w:cs="Times New Roman" w:hint="default"/>
      </w:rPr>
    </w:lvl>
  </w:abstractNum>
  <w:abstractNum w:abstractNumId="10">
    <w:nsid w:val="763A5A8E"/>
    <w:multiLevelType w:val="singleLevel"/>
    <w:tmpl w:val="93C2E75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76DD5324"/>
    <w:multiLevelType w:val="singleLevel"/>
    <w:tmpl w:val="9C12EAE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7DFF6DF9"/>
    <w:multiLevelType w:val="multilevel"/>
    <w:tmpl w:val="5584093A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924"/>
        </w:tabs>
        <w:ind w:left="924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5"/>
  </w:num>
  <w:num w:numId="8">
    <w:abstractNumId w:val="10"/>
  </w:num>
  <w:num w:numId="9">
    <w:abstractNumId w:val="11"/>
  </w:num>
  <w:num w:numId="10">
    <w:abstractNumId w:val="9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cumentProtection w:edit="forms" w:formatting="1" w:enforcement="0"/>
  <w:defaultTabStop w:val="709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F31"/>
    <w:rsid w:val="0000713E"/>
    <w:rsid w:val="0001391C"/>
    <w:rsid w:val="00042404"/>
    <w:rsid w:val="00071BFF"/>
    <w:rsid w:val="000734CA"/>
    <w:rsid w:val="00084E14"/>
    <w:rsid w:val="00096D8F"/>
    <w:rsid w:val="000A6A6C"/>
    <w:rsid w:val="000C5AB3"/>
    <w:rsid w:val="000E46D5"/>
    <w:rsid w:val="000E77D3"/>
    <w:rsid w:val="000F3B43"/>
    <w:rsid w:val="000F709D"/>
    <w:rsid w:val="00111832"/>
    <w:rsid w:val="00114DBD"/>
    <w:rsid w:val="00134FE0"/>
    <w:rsid w:val="00160B1B"/>
    <w:rsid w:val="00162C74"/>
    <w:rsid w:val="0017043C"/>
    <w:rsid w:val="00191DE3"/>
    <w:rsid w:val="001A0294"/>
    <w:rsid w:val="001A31DC"/>
    <w:rsid w:val="001C56D2"/>
    <w:rsid w:val="001C5D89"/>
    <w:rsid w:val="001E4E87"/>
    <w:rsid w:val="001F0E7A"/>
    <w:rsid w:val="00210119"/>
    <w:rsid w:val="00211835"/>
    <w:rsid w:val="00231293"/>
    <w:rsid w:val="00253BA0"/>
    <w:rsid w:val="002871AE"/>
    <w:rsid w:val="002D6AC1"/>
    <w:rsid w:val="002E75BE"/>
    <w:rsid w:val="002F1887"/>
    <w:rsid w:val="00300C27"/>
    <w:rsid w:val="00312000"/>
    <w:rsid w:val="00360E20"/>
    <w:rsid w:val="0036225D"/>
    <w:rsid w:val="003930E2"/>
    <w:rsid w:val="003A5872"/>
    <w:rsid w:val="003B54ED"/>
    <w:rsid w:val="003C2589"/>
    <w:rsid w:val="003D2B32"/>
    <w:rsid w:val="003F4988"/>
    <w:rsid w:val="00404398"/>
    <w:rsid w:val="00424D87"/>
    <w:rsid w:val="0043058A"/>
    <w:rsid w:val="0043669A"/>
    <w:rsid w:val="00467DF7"/>
    <w:rsid w:val="004703BF"/>
    <w:rsid w:val="004715AA"/>
    <w:rsid w:val="0047606F"/>
    <w:rsid w:val="004855B4"/>
    <w:rsid w:val="00496580"/>
    <w:rsid w:val="004B694D"/>
    <w:rsid w:val="004D19FF"/>
    <w:rsid w:val="004E459F"/>
    <w:rsid w:val="004F61C3"/>
    <w:rsid w:val="005237F4"/>
    <w:rsid w:val="0057031B"/>
    <w:rsid w:val="00581D3B"/>
    <w:rsid w:val="00595E93"/>
    <w:rsid w:val="005A3333"/>
    <w:rsid w:val="005A4603"/>
    <w:rsid w:val="005D0681"/>
    <w:rsid w:val="005D0A97"/>
    <w:rsid w:val="00617CFD"/>
    <w:rsid w:val="00634C8B"/>
    <w:rsid w:val="00652A36"/>
    <w:rsid w:val="006655F3"/>
    <w:rsid w:val="00694792"/>
    <w:rsid w:val="0069525A"/>
    <w:rsid w:val="006B251A"/>
    <w:rsid w:val="006E3457"/>
    <w:rsid w:val="006F14E4"/>
    <w:rsid w:val="00714F31"/>
    <w:rsid w:val="0072067D"/>
    <w:rsid w:val="00745FDF"/>
    <w:rsid w:val="00761A36"/>
    <w:rsid w:val="00794DEA"/>
    <w:rsid w:val="007A7CFA"/>
    <w:rsid w:val="007B5F21"/>
    <w:rsid w:val="007B7CFB"/>
    <w:rsid w:val="007E1F97"/>
    <w:rsid w:val="007E2275"/>
    <w:rsid w:val="007E334E"/>
    <w:rsid w:val="007E7A7E"/>
    <w:rsid w:val="007F74CC"/>
    <w:rsid w:val="008153D6"/>
    <w:rsid w:val="00834928"/>
    <w:rsid w:val="00853A86"/>
    <w:rsid w:val="00870F22"/>
    <w:rsid w:val="00871AA5"/>
    <w:rsid w:val="008A530D"/>
    <w:rsid w:val="008A73D0"/>
    <w:rsid w:val="008C4C7D"/>
    <w:rsid w:val="00903CFB"/>
    <w:rsid w:val="009238CA"/>
    <w:rsid w:val="00923E1A"/>
    <w:rsid w:val="00923FBF"/>
    <w:rsid w:val="009352DC"/>
    <w:rsid w:val="00941B13"/>
    <w:rsid w:val="009659A9"/>
    <w:rsid w:val="009A36F1"/>
    <w:rsid w:val="009C5708"/>
    <w:rsid w:val="009F4707"/>
    <w:rsid w:val="00A304A5"/>
    <w:rsid w:val="00A56634"/>
    <w:rsid w:val="00A57E85"/>
    <w:rsid w:val="00A85DD5"/>
    <w:rsid w:val="00AA2CE3"/>
    <w:rsid w:val="00AA5E83"/>
    <w:rsid w:val="00AD171E"/>
    <w:rsid w:val="00B10264"/>
    <w:rsid w:val="00B35274"/>
    <w:rsid w:val="00B804BF"/>
    <w:rsid w:val="00BA1AFF"/>
    <w:rsid w:val="00BC11FA"/>
    <w:rsid w:val="00BC3522"/>
    <w:rsid w:val="00BE4583"/>
    <w:rsid w:val="00BE53A9"/>
    <w:rsid w:val="00C05741"/>
    <w:rsid w:val="00C21D48"/>
    <w:rsid w:val="00C22980"/>
    <w:rsid w:val="00C3689A"/>
    <w:rsid w:val="00C406B9"/>
    <w:rsid w:val="00C42DB6"/>
    <w:rsid w:val="00C65A8E"/>
    <w:rsid w:val="00CA3BBF"/>
    <w:rsid w:val="00CB7DAD"/>
    <w:rsid w:val="00CC26D2"/>
    <w:rsid w:val="00CC5920"/>
    <w:rsid w:val="00CF6AF5"/>
    <w:rsid w:val="00D1441D"/>
    <w:rsid w:val="00D3121E"/>
    <w:rsid w:val="00D437F8"/>
    <w:rsid w:val="00D94764"/>
    <w:rsid w:val="00DA478F"/>
    <w:rsid w:val="00DC080F"/>
    <w:rsid w:val="00DF6345"/>
    <w:rsid w:val="00E23B09"/>
    <w:rsid w:val="00E50F76"/>
    <w:rsid w:val="00E579F3"/>
    <w:rsid w:val="00E57BAD"/>
    <w:rsid w:val="00E77707"/>
    <w:rsid w:val="00EA1B1F"/>
    <w:rsid w:val="00EA55A2"/>
    <w:rsid w:val="00EC749F"/>
    <w:rsid w:val="00F06271"/>
    <w:rsid w:val="00F42EB5"/>
    <w:rsid w:val="00F50E7E"/>
    <w:rsid w:val="00F527D0"/>
    <w:rsid w:val="00F555FE"/>
    <w:rsid w:val="00F742A7"/>
    <w:rsid w:val="00F77A42"/>
    <w:rsid w:val="00FC287A"/>
    <w:rsid w:val="00FD5B46"/>
    <w:rsid w:val="00FE1F50"/>
    <w:rsid w:val="00FE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14F31"/>
    <w:rPr>
      <w:rFonts w:ascii="Arial" w:hAnsi="Arial"/>
      <w:sz w:val="20"/>
      <w:szCs w:val="20"/>
      <w:lang w:val="nl-NL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14F31"/>
    <w:pPr>
      <w:keepNext/>
      <w:jc w:val="center"/>
      <w:outlineLvl w:val="0"/>
    </w:pPr>
    <w:rPr>
      <w:b/>
      <w:lang w:val="nl-B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031B"/>
    <w:rPr>
      <w:rFonts w:ascii="Arial" w:hAnsi="Arial" w:cs="Times New Roman"/>
      <w:b/>
      <w:lang w:val="nl-BE" w:eastAsia="en-US" w:bidi="ar-SA"/>
    </w:rPr>
  </w:style>
  <w:style w:type="paragraph" w:styleId="BodyText">
    <w:name w:val="Body Text"/>
    <w:basedOn w:val="Normal"/>
    <w:link w:val="BodyTextChar"/>
    <w:uiPriority w:val="99"/>
    <w:locked/>
    <w:rsid w:val="00714F31"/>
    <w:pPr>
      <w:jc w:val="right"/>
    </w:pPr>
    <w:rPr>
      <w:lang w:val="nl-BE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031B"/>
    <w:rPr>
      <w:rFonts w:ascii="Arial" w:hAnsi="Arial" w:cs="Times New Roman"/>
      <w:lang w:val="nl-BE" w:eastAsia="en-US" w:bidi="ar-SA"/>
    </w:rPr>
  </w:style>
  <w:style w:type="paragraph" w:styleId="BodyText2">
    <w:name w:val="Body Text 2"/>
    <w:basedOn w:val="Normal"/>
    <w:link w:val="BodyText2Char"/>
    <w:uiPriority w:val="99"/>
    <w:locked/>
    <w:rsid w:val="00714F31"/>
    <w:pPr>
      <w:jc w:val="both"/>
    </w:pPr>
    <w:rPr>
      <w:lang w:val="nl-B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81D3B"/>
    <w:rPr>
      <w:rFonts w:ascii="Arial" w:hAnsi="Arial" w:cs="Times New Roman"/>
      <w:sz w:val="20"/>
      <w:szCs w:val="20"/>
      <w:lang w:val="nl-NL" w:eastAsia="en-US"/>
    </w:rPr>
  </w:style>
  <w:style w:type="paragraph" w:styleId="Header">
    <w:name w:val="header"/>
    <w:basedOn w:val="Normal"/>
    <w:link w:val="HeaderChar"/>
    <w:uiPriority w:val="99"/>
    <w:locked/>
    <w:rsid w:val="00714F3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031B"/>
    <w:rPr>
      <w:rFonts w:ascii="Arial" w:hAnsi="Arial" w:cs="Times New Roman"/>
      <w:lang w:val="nl-NL" w:eastAsia="en-US" w:bidi="ar-SA"/>
    </w:rPr>
  </w:style>
  <w:style w:type="paragraph" w:styleId="Footer">
    <w:name w:val="footer"/>
    <w:basedOn w:val="Normal"/>
    <w:link w:val="FooterChar"/>
    <w:uiPriority w:val="99"/>
    <w:locked/>
    <w:rsid w:val="00714F3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1D3B"/>
    <w:rPr>
      <w:rFonts w:ascii="Arial" w:hAnsi="Arial" w:cs="Times New Roman"/>
      <w:sz w:val="20"/>
      <w:szCs w:val="20"/>
      <w:lang w:val="nl-NL" w:eastAsia="en-US"/>
    </w:rPr>
  </w:style>
  <w:style w:type="paragraph" w:styleId="BalloonText">
    <w:name w:val="Balloon Text"/>
    <w:basedOn w:val="Normal"/>
    <w:link w:val="BalloonTextChar"/>
    <w:uiPriority w:val="99"/>
    <w:semiHidden/>
    <w:locked/>
    <w:rsid w:val="00D437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1D3B"/>
    <w:rPr>
      <w:rFonts w:cs="Times New Roman"/>
      <w:sz w:val="2"/>
      <w:lang w:val="nl-NL" w:eastAsia="en-US"/>
    </w:rPr>
  </w:style>
  <w:style w:type="paragraph" w:styleId="Title">
    <w:name w:val="Title"/>
    <w:basedOn w:val="Normal"/>
    <w:link w:val="TitleChar"/>
    <w:uiPriority w:val="99"/>
    <w:qFormat/>
    <w:rsid w:val="0057031B"/>
    <w:pPr>
      <w:jc w:val="center"/>
    </w:pPr>
    <w:rPr>
      <w:rFonts w:ascii="Times New Roman" w:eastAsia="MS Mincho" w:hAnsi="Times New Roman"/>
      <w:b/>
      <w:bCs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99"/>
    <w:locked/>
    <w:rsid w:val="0057031B"/>
    <w:rPr>
      <w:rFonts w:eastAsia="MS Mincho" w:cs="Times New Roman"/>
      <w:b/>
      <w:bCs/>
      <w:lang w:val="en-US" w:eastAsia="zh-CN" w:bidi="ar-SA"/>
    </w:rPr>
  </w:style>
  <w:style w:type="paragraph" w:styleId="FootnoteText">
    <w:name w:val="footnote text"/>
    <w:basedOn w:val="Normal"/>
    <w:link w:val="FootnoteTextChar"/>
    <w:uiPriority w:val="99"/>
    <w:semiHidden/>
    <w:locked/>
    <w:rsid w:val="000F709D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Arial" w:hAnsi="Arial" w:cs="Times New Roman"/>
      <w:sz w:val="20"/>
      <w:szCs w:val="20"/>
      <w:lang w:val="nl-NL" w:eastAsia="en-US"/>
    </w:rPr>
  </w:style>
  <w:style w:type="character" w:styleId="FootnoteReference">
    <w:name w:val="footnote reference"/>
    <w:basedOn w:val="DefaultParagraphFont"/>
    <w:uiPriority w:val="99"/>
    <w:semiHidden/>
    <w:locked/>
    <w:rsid w:val="000F709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3</Pages>
  <Words>950</Words>
  <Characters>5416</Characters>
  <Application>Microsoft Office Outlook</Application>
  <DocSecurity>0</DocSecurity>
  <Lines>0</Lines>
  <Paragraphs>0</Paragraphs>
  <ScaleCrop>false</ScaleCrop>
  <Company>RVP-ONP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0358-00 CHIL-BEL5  - Convention de sécurité sociale entre la Belgique et le Chili  -  Attestation concernant la carrière d'assurance en Belgique - au Chili en qualité de travailleur salarié - indépendant</dc:title>
  <dc:subject/>
  <dc:creator>col nathalie</dc:creator>
  <cp:keywords/>
  <dc:description/>
  <cp:lastModifiedBy>silvia.popovici</cp:lastModifiedBy>
  <cp:revision>8</cp:revision>
  <cp:lastPrinted>2018-09-18T06:04:00Z</cp:lastPrinted>
  <dcterms:created xsi:type="dcterms:W3CDTF">2019-04-01T07:28:00Z</dcterms:created>
  <dcterms:modified xsi:type="dcterms:W3CDTF">2019-04-18T12:45:00Z</dcterms:modified>
</cp:coreProperties>
</file>